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4D8B" w:rsidRPr="00122353" w:rsidRDefault="009C4D8B" w:rsidP="00122353">
      <w:pPr>
        <w:pStyle w:val="NoSpacing"/>
        <w:rPr>
          <w:rFonts w:ascii="Comic Sans MS" w:hAnsi="Comic Sans MS"/>
          <w:sz w:val="20"/>
          <w:szCs w:val="20"/>
        </w:rPr>
      </w:pPr>
      <w:r w:rsidRPr="00122353">
        <w:rPr>
          <w:rFonts w:ascii="Comic Sans MS" w:hAnsi="Comic Sans MS"/>
          <w:sz w:val="20"/>
          <w:szCs w:val="20"/>
        </w:rPr>
        <w:t xml:space="preserve">Okulun Adı         : </w:t>
      </w:r>
    </w:p>
    <w:p w:rsidR="009C4D8B" w:rsidRPr="00122353" w:rsidRDefault="009C4D8B" w:rsidP="00122353">
      <w:pPr>
        <w:pStyle w:val="NoSpacing"/>
        <w:rPr>
          <w:rFonts w:ascii="Comic Sans MS" w:hAnsi="Comic Sans MS"/>
          <w:sz w:val="20"/>
          <w:szCs w:val="20"/>
        </w:rPr>
      </w:pPr>
      <w:r w:rsidRPr="00122353">
        <w:rPr>
          <w:rFonts w:ascii="Comic Sans MS" w:hAnsi="Comic Sans MS"/>
          <w:sz w:val="20"/>
          <w:szCs w:val="20"/>
        </w:rPr>
        <w:t>Tari</w:t>
      </w:r>
      <w:r>
        <w:rPr>
          <w:rFonts w:ascii="Comic Sans MS" w:hAnsi="Comic Sans MS"/>
          <w:sz w:val="20"/>
          <w:szCs w:val="20"/>
        </w:rPr>
        <w:t>h                  :  18.10.2016</w:t>
      </w:r>
    </w:p>
    <w:p w:rsidR="009C4D8B" w:rsidRDefault="009C4D8B" w:rsidP="00122353">
      <w:pPr>
        <w:pStyle w:val="NoSpacing"/>
        <w:rPr>
          <w:rFonts w:ascii="Comic Sans MS" w:hAnsi="Comic Sans MS"/>
          <w:sz w:val="20"/>
          <w:szCs w:val="20"/>
        </w:rPr>
      </w:pPr>
      <w:r w:rsidRPr="00122353">
        <w:rPr>
          <w:rFonts w:ascii="Comic Sans MS" w:hAnsi="Comic Sans MS"/>
          <w:sz w:val="20"/>
          <w:szCs w:val="20"/>
        </w:rPr>
        <w:t>Yaş Grubu (Ay)   :   48-66</w:t>
      </w:r>
    </w:p>
    <w:p w:rsidR="009C4D8B" w:rsidRPr="00122353" w:rsidRDefault="009C4D8B" w:rsidP="00122353">
      <w:pPr>
        <w:pStyle w:val="NoSpacing"/>
        <w:rPr>
          <w:rFonts w:ascii="Comic Sans MS" w:hAnsi="Comic Sans MS"/>
          <w:sz w:val="20"/>
          <w:szCs w:val="20"/>
        </w:rPr>
      </w:pPr>
      <w:r>
        <w:rPr>
          <w:rFonts w:ascii="Comic Sans MS" w:hAnsi="Comic Sans MS"/>
          <w:sz w:val="20"/>
          <w:szCs w:val="20"/>
        </w:rPr>
        <w:t>Öğretmenin adı  :</w:t>
      </w:r>
    </w:p>
    <w:p w:rsidR="009C4D8B" w:rsidRPr="00122353" w:rsidRDefault="009C4D8B" w:rsidP="00122353">
      <w:pPr>
        <w:pStyle w:val="NoSpacing"/>
        <w:jc w:val="center"/>
        <w:rPr>
          <w:rFonts w:ascii="Comic Sans MS" w:hAnsi="Comic Sans MS"/>
          <w:sz w:val="20"/>
          <w:szCs w:val="20"/>
        </w:rPr>
      </w:pPr>
      <w:r w:rsidRPr="00122353">
        <w:rPr>
          <w:rFonts w:ascii="Comic Sans MS" w:hAnsi="Comic Sans MS"/>
          <w:sz w:val="20"/>
          <w:szCs w:val="20"/>
        </w:rPr>
        <w:t>EĞİTİM AKIŞI</w:t>
      </w:r>
    </w:p>
    <w:p w:rsidR="009C4D8B" w:rsidRPr="00122353" w:rsidRDefault="009C4D8B" w:rsidP="00122353">
      <w:pPr>
        <w:pStyle w:val="NoSpacing"/>
        <w:rPr>
          <w:rFonts w:ascii="Comic Sans MS" w:hAnsi="Comic Sans MS"/>
          <w:sz w:val="20"/>
          <w:szCs w:val="20"/>
        </w:rPr>
      </w:pPr>
      <w:r w:rsidRPr="00122353">
        <w:rPr>
          <w:rFonts w:ascii="Comic Sans MS" w:hAnsi="Comic Sans MS"/>
          <w:sz w:val="20"/>
          <w:szCs w:val="20"/>
        </w:rPr>
        <w:t>Güne Başlama Zamanı</w:t>
      </w:r>
    </w:p>
    <w:p w:rsidR="009C4D8B" w:rsidRPr="00122353" w:rsidRDefault="009C4D8B" w:rsidP="00122353">
      <w:pPr>
        <w:pStyle w:val="NoSpacing"/>
        <w:rPr>
          <w:rFonts w:ascii="Comic Sans MS" w:hAnsi="Comic Sans MS"/>
          <w:sz w:val="20"/>
          <w:szCs w:val="20"/>
        </w:rPr>
      </w:pPr>
      <w:r w:rsidRPr="00122353">
        <w:rPr>
          <w:rFonts w:ascii="Comic Sans MS" w:hAnsi="Comic Sans MS"/>
          <w:sz w:val="20"/>
          <w:szCs w:val="20"/>
        </w:rPr>
        <w:t>Çocuklar güler yüzle karşılanır. Nasıl oldukları sorularak kısaca sohbet edilir. Sınıfın uygun bir köşesine hazırlanan ŞEHİRLERİMİZ (İstanbul) köşesine dikkat çekilir. Çocuklara hangi öğrenme merkezine geçecekleri sorulup kararsız olanlara rehberlik edilir.</w:t>
      </w:r>
    </w:p>
    <w:p w:rsidR="009C4D8B" w:rsidRPr="00122353" w:rsidRDefault="009C4D8B" w:rsidP="00122353">
      <w:pPr>
        <w:pStyle w:val="NoSpacing"/>
        <w:rPr>
          <w:rFonts w:ascii="Comic Sans MS" w:hAnsi="Comic Sans MS"/>
          <w:sz w:val="20"/>
          <w:szCs w:val="20"/>
        </w:rPr>
      </w:pPr>
      <w:r w:rsidRPr="00122353">
        <w:rPr>
          <w:rFonts w:ascii="Comic Sans MS" w:hAnsi="Comic Sans MS"/>
          <w:sz w:val="20"/>
          <w:szCs w:val="20"/>
        </w:rPr>
        <w:t>Oyun Zamanı</w:t>
      </w:r>
    </w:p>
    <w:p w:rsidR="009C4D8B" w:rsidRPr="00122353" w:rsidRDefault="009C4D8B" w:rsidP="00122353">
      <w:pPr>
        <w:pStyle w:val="NoSpacing"/>
        <w:rPr>
          <w:rFonts w:ascii="Comic Sans MS" w:hAnsi="Comic Sans MS"/>
          <w:sz w:val="20"/>
          <w:szCs w:val="20"/>
        </w:rPr>
      </w:pPr>
      <w:r w:rsidRPr="00122353">
        <w:rPr>
          <w:rFonts w:ascii="Comic Sans MS" w:hAnsi="Comic Sans MS"/>
          <w:sz w:val="20"/>
          <w:szCs w:val="20"/>
        </w:rPr>
        <w:t>Oyun zamanı bitiminde sınıf hep birlikte toplanır. Tuvalet ve temizlik ihtiyaçlarını gideren çocuklar kahvaltıya geçmek için sıra olurlar.</w:t>
      </w:r>
    </w:p>
    <w:p w:rsidR="009C4D8B" w:rsidRPr="00122353" w:rsidRDefault="009C4D8B" w:rsidP="00122353">
      <w:pPr>
        <w:pStyle w:val="NoSpacing"/>
        <w:rPr>
          <w:rFonts w:ascii="Comic Sans MS" w:hAnsi="Comic Sans MS"/>
          <w:b/>
          <w:sz w:val="20"/>
          <w:szCs w:val="20"/>
        </w:rPr>
      </w:pPr>
      <w:r w:rsidRPr="00122353">
        <w:rPr>
          <w:rFonts w:ascii="Comic Sans MS" w:hAnsi="Comic Sans MS"/>
          <w:b/>
          <w:sz w:val="20"/>
          <w:szCs w:val="20"/>
        </w:rPr>
        <w:t>Kahvaltı - Temizlik</w:t>
      </w:r>
    </w:p>
    <w:p w:rsidR="009C4D8B" w:rsidRPr="00122353" w:rsidRDefault="009C4D8B" w:rsidP="00122353">
      <w:pPr>
        <w:pStyle w:val="NoSpacing"/>
        <w:rPr>
          <w:rFonts w:ascii="Comic Sans MS" w:hAnsi="Comic Sans MS"/>
          <w:sz w:val="20"/>
          <w:szCs w:val="20"/>
        </w:rPr>
      </w:pPr>
      <w:r w:rsidRPr="00122353">
        <w:rPr>
          <w:rFonts w:ascii="Comic Sans MS" w:hAnsi="Comic Sans MS"/>
          <w:sz w:val="20"/>
          <w:szCs w:val="20"/>
        </w:rPr>
        <w:t>Etkinlik Zamanı</w:t>
      </w:r>
    </w:p>
    <w:p w:rsidR="009C4D8B" w:rsidRPr="00122353" w:rsidRDefault="009C4D8B" w:rsidP="00122353">
      <w:pPr>
        <w:pStyle w:val="NoSpacing"/>
        <w:rPr>
          <w:rFonts w:ascii="Comic Sans MS" w:hAnsi="Comic Sans MS"/>
          <w:sz w:val="20"/>
          <w:szCs w:val="20"/>
        </w:rPr>
      </w:pPr>
      <w:r w:rsidRPr="00122353">
        <w:rPr>
          <w:rFonts w:ascii="Comic Sans MS" w:hAnsi="Comic Sans MS"/>
          <w:sz w:val="20"/>
          <w:szCs w:val="20"/>
        </w:rPr>
        <w:t>“ OYUNLARIMIZ ve İSTANBUL ‘’ isimli bütünleştirilmiş oyun ve Türkçe etkinliği</w:t>
      </w:r>
    </w:p>
    <w:p w:rsidR="009C4D8B" w:rsidRPr="00122353" w:rsidRDefault="009C4D8B" w:rsidP="00122353">
      <w:pPr>
        <w:pStyle w:val="NoSpacing"/>
        <w:rPr>
          <w:rFonts w:ascii="Comic Sans MS" w:hAnsi="Comic Sans MS"/>
          <w:b/>
          <w:sz w:val="20"/>
          <w:szCs w:val="20"/>
        </w:rPr>
      </w:pPr>
      <w:r w:rsidRPr="00122353">
        <w:rPr>
          <w:rFonts w:ascii="Comic Sans MS" w:hAnsi="Comic Sans MS"/>
          <w:b/>
          <w:sz w:val="20"/>
          <w:szCs w:val="20"/>
        </w:rPr>
        <w:t>Öğle Yemeği, Temizlik</w:t>
      </w:r>
    </w:p>
    <w:p w:rsidR="009C4D8B" w:rsidRPr="00122353" w:rsidRDefault="009C4D8B" w:rsidP="00122353">
      <w:pPr>
        <w:pStyle w:val="NoSpacing"/>
        <w:rPr>
          <w:rFonts w:ascii="Comic Sans MS" w:hAnsi="Comic Sans MS"/>
          <w:b/>
          <w:sz w:val="20"/>
          <w:szCs w:val="20"/>
        </w:rPr>
      </w:pPr>
      <w:r w:rsidRPr="00122353">
        <w:rPr>
          <w:rFonts w:ascii="Comic Sans MS" w:hAnsi="Comic Sans MS"/>
          <w:b/>
          <w:sz w:val="20"/>
          <w:szCs w:val="20"/>
        </w:rPr>
        <w:t xml:space="preserve">Dinlenme            </w:t>
      </w:r>
    </w:p>
    <w:p w:rsidR="009C4D8B" w:rsidRPr="00122353" w:rsidRDefault="009C4D8B" w:rsidP="00122353">
      <w:pPr>
        <w:pStyle w:val="NoSpacing"/>
        <w:rPr>
          <w:rFonts w:ascii="Comic Sans MS" w:hAnsi="Comic Sans MS"/>
          <w:sz w:val="20"/>
          <w:szCs w:val="20"/>
        </w:rPr>
      </w:pPr>
      <w:r w:rsidRPr="00122353">
        <w:rPr>
          <w:rFonts w:ascii="Comic Sans MS" w:hAnsi="Comic Sans MS"/>
          <w:b/>
          <w:sz w:val="20"/>
          <w:szCs w:val="20"/>
        </w:rPr>
        <w:t>Kahvaltı, Temizlik</w:t>
      </w:r>
      <w:r w:rsidRPr="00122353">
        <w:rPr>
          <w:rFonts w:ascii="Comic Sans MS" w:hAnsi="Comic Sans MS"/>
          <w:sz w:val="20"/>
          <w:szCs w:val="20"/>
        </w:rPr>
        <w:t>Etkinlik Zamanı</w:t>
      </w:r>
    </w:p>
    <w:p w:rsidR="009C4D8B" w:rsidRPr="00122353" w:rsidRDefault="009C4D8B" w:rsidP="00122353">
      <w:pPr>
        <w:pStyle w:val="NoSpacing"/>
        <w:rPr>
          <w:rFonts w:ascii="Comic Sans MS" w:hAnsi="Comic Sans MS"/>
          <w:sz w:val="20"/>
          <w:szCs w:val="20"/>
        </w:rPr>
      </w:pPr>
      <w:r w:rsidRPr="00122353">
        <w:rPr>
          <w:rFonts w:ascii="Comic Sans MS" w:hAnsi="Comic Sans MS"/>
          <w:sz w:val="20"/>
          <w:szCs w:val="20"/>
        </w:rPr>
        <w:t>‘’ NELER ÖĞRENDİK HATIRLAYALIM ‘’ okuma yazmaya hazırlık çalışmaları etkinliği</w:t>
      </w:r>
    </w:p>
    <w:p w:rsidR="009C4D8B" w:rsidRPr="00122353" w:rsidRDefault="009C4D8B" w:rsidP="00122353">
      <w:pPr>
        <w:pStyle w:val="NoSpacing"/>
        <w:rPr>
          <w:rFonts w:ascii="Comic Sans MS" w:hAnsi="Comic Sans MS"/>
          <w:sz w:val="20"/>
          <w:szCs w:val="20"/>
        </w:rPr>
      </w:pPr>
      <w:r w:rsidRPr="00122353">
        <w:rPr>
          <w:rFonts w:ascii="Comic Sans MS" w:hAnsi="Comic Sans MS"/>
          <w:sz w:val="20"/>
          <w:szCs w:val="20"/>
        </w:rPr>
        <w:t>Oyun Zamanı</w:t>
      </w:r>
      <w:r>
        <w:rPr>
          <w:rFonts w:ascii="Comic Sans MS" w:hAnsi="Comic Sans MS"/>
          <w:sz w:val="20"/>
          <w:szCs w:val="20"/>
        </w:rPr>
        <w:t xml:space="preserve">: </w:t>
      </w:r>
      <w:r w:rsidRPr="00122353">
        <w:rPr>
          <w:rFonts w:ascii="Comic Sans MS" w:hAnsi="Comic Sans MS"/>
          <w:sz w:val="20"/>
          <w:szCs w:val="20"/>
        </w:rPr>
        <w:t xml:space="preserve">Öğrenme merkezlerinde oyun. </w:t>
      </w:r>
    </w:p>
    <w:p w:rsidR="009C4D8B" w:rsidRPr="00122353" w:rsidRDefault="009C4D8B" w:rsidP="00122353">
      <w:pPr>
        <w:pStyle w:val="NoSpacing"/>
        <w:rPr>
          <w:rFonts w:ascii="Comic Sans MS" w:hAnsi="Comic Sans MS"/>
          <w:sz w:val="20"/>
          <w:szCs w:val="20"/>
        </w:rPr>
      </w:pPr>
      <w:r w:rsidRPr="00122353">
        <w:rPr>
          <w:rFonts w:ascii="Comic Sans MS" w:hAnsi="Comic Sans MS"/>
          <w:sz w:val="20"/>
          <w:szCs w:val="20"/>
        </w:rPr>
        <w:t>Günü Değerlendirme Zamanı</w:t>
      </w:r>
    </w:p>
    <w:p w:rsidR="009C4D8B" w:rsidRPr="00122353" w:rsidRDefault="009C4D8B" w:rsidP="00122353">
      <w:pPr>
        <w:pStyle w:val="NoSpacing"/>
        <w:rPr>
          <w:rFonts w:ascii="Comic Sans MS" w:hAnsi="Comic Sans MS"/>
          <w:sz w:val="20"/>
          <w:szCs w:val="20"/>
        </w:rPr>
      </w:pPr>
      <w:r w:rsidRPr="00122353">
        <w:rPr>
          <w:rFonts w:ascii="Comic Sans MS" w:hAnsi="Comic Sans MS"/>
          <w:sz w:val="20"/>
          <w:szCs w:val="20"/>
        </w:rPr>
        <w:t>*</w:t>
      </w:r>
    </w:p>
    <w:p w:rsidR="009C4D8B" w:rsidRPr="00122353" w:rsidRDefault="009C4D8B" w:rsidP="00122353">
      <w:pPr>
        <w:pStyle w:val="NoSpacing"/>
        <w:rPr>
          <w:rFonts w:ascii="Comic Sans MS" w:hAnsi="Comic Sans MS"/>
          <w:sz w:val="20"/>
          <w:szCs w:val="20"/>
        </w:rPr>
      </w:pPr>
      <w:r w:rsidRPr="00122353">
        <w:rPr>
          <w:rFonts w:ascii="Comic Sans MS" w:hAnsi="Comic Sans MS"/>
          <w:sz w:val="20"/>
          <w:szCs w:val="20"/>
        </w:rPr>
        <w:t>*</w:t>
      </w:r>
    </w:p>
    <w:p w:rsidR="009C4D8B" w:rsidRPr="00122353" w:rsidRDefault="009C4D8B" w:rsidP="00122353">
      <w:pPr>
        <w:pStyle w:val="NoSpacing"/>
        <w:rPr>
          <w:rFonts w:ascii="Comic Sans MS" w:hAnsi="Comic Sans MS"/>
          <w:sz w:val="20"/>
          <w:szCs w:val="20"/>
        </w:rPr>
      </w:pPr>
      <w:r w:rsidRPr="00122353">
        <w:rPr>
          <w:rFonts w:ascii="Comic Sans MS" w:hAnsi="Comic Sans MS"/>
          <w:sz w:val="20"/>
          <w:szCs w:val="20"/>
        </w:rPr>
        <w:t>*</w:t>
      </w:r>
    </w:p>
    <w:p w:rsidR="009C4D8B" w:rsidRPr="00122353" w:rsidRDefault="009C4D8B" w:rsidP="00122353">
      <w:pPr>
        <w:pStyle w:val="NoSpacing"/>
        <w:rPr>
          <w:rFonts w:ascii="Comic Sans MS" w:hAnsi="Comic Sans MS"/>
          <w:sz w:val="20"/>
          <w:szCs w:val="20"/>
        </w:rPr>
      </w:pPr>
      <w:r w:rsidRPr="00122353">
        <w:rPr>
          <w:rFonts w:ascii="Comic Sans MS" w:hAnsi="Comic Sans MS"/>
          <w:sz w:val="20"/>
          <w:szCs w:val="20"/>
        </w:rPr>
        <w:t xml:space="preserve">Eve Gidiş </w:t>
      </w:r>
    </w:p>
    <w:p w:rsidR="009C4D8B" w:rsidRPr="00122353" w:rsidRDefault="009C4D8B" w:rsidP="00122353">
      <w:pPr>
        <w:pStyle w:val="NoSpacing"/>
        <w:rPr>
          <w:rFonts w:ascii="Comic Sans MS" w:hAnsi="Comic Sans MS"/>
          <w:sz w:val="20"/>
          <w:szCs w:val="20"/>
        </w:rPr>
      </w:pPr>
      <w:r w:rsidRPr="00122353">
        <w:rPr>
          <w:rFonts w:ascii="Comic Sans MS" w:hAnsi="Comic Sans MS"/>
          <w:sz w:val="20"/>
          <w:szCs w:val="20"/>
        </w:rPr>
        <w:t>Hazırlıklar tamamlanır ve çocuklarla vedalaşıp ayrılır.</w:t>
      </w:r>
    </w:p>
    <w:p w:rsidR="009C4D8B" w:rsidRPr="00122353" w:rsidRDefault="009C4D8B" w:rsidP="00122353">
      <w:pPr>
        <w:pStyle w:val="NoSpacing"/>
        <w:rPr>
          <w:rFonts w:ascii="Comic Sans MS" w:hAnsi="Comic Sans MS"/>
          <w:b/>
          <w:sz w:val="20"/>
          <w:szCs w:val="20"/>
        </w:rPr>
      </w:pPr>
      <w:r w:rsidRPr="00122353">
        <w:rPr>
          <w:rFonts w:ascii="Comic Sans MS" w:hAnsi="Comic Sans MS"/>
          <w:sz w:val="20"/>
          <w:szCs w:val="20"/>
        </w:rPr>
        <w:t>Genel Değerlendirme</w:t>
      </w:r>
      <w:r w:rsidRPr="00122353">
        <w:rPr>
          <w:rFonts w:ascii="Comic Sans MS" w:hAnsi="Comic Sans MS"/>
          <w:b/>
          <w:sz w:val="20"/>
          <w:szCs w:val="20"/>
        </w:rPr>
        <w:t>:</w:t>
      </w:r>
    </w:p>
    <w:p w:rsidR="009C4D8B" w:rsidRPr="00122353" w:rsidRDefault="009C4D8B" w:rsidP="00122353">
      <w:pPr>
        <w:pStyle w:val="NoSpacing"/>
        <w:rPr>
          <w:rFonts w:ascii="Comic Sans MS" w:hAnsi="Comic Sans MS"/>
          <w:sz w:val="20"/>
          <w:szCs w:val="20"/>
        </w:rPr>
      </w:pPr>
      <w:r w:rsidRPr="00122353">
        <w:rPr>
          <w:rFonts w:ascii="Comic Sans MS" w:hAnsi="Comic Sans MS"/>
          <w:sz w:val="20"/>
          <w:szCs w:val="20"/>
        </w:rPr>
        <w:t>*</w:t>
      </w:r>
    </w:p>
    <w:p w:rsidR="009C4D8B" w:rsidRPr="00122353" w:rsidRDefault="009C4D8B" w:rsidP="00122353">
      <w:pPr>
        <w:pStyle w:val="NoSpacing"/>
        <w:rPr>
          <w:rFonts w:ascii="Comic Sans MS" w:hAnsi="Comic Sans MS"/>
          <w:sz w:val="20"/>
          <w:szCs w:val="20"/>
        </w:rPr>
      </w:pPr>
      <w:r w:rsidRPr="00122353">
        <w:rPr>
          <w:rFonts w:ascii="Comic Sans MS" w:hAnsi="Comic Sans MS"/>
          <w:sz w:val="20"/>
          <w:szCs w:val="20"/>
        </w:rPr>
        <w:t>*</w:t>
      </w:r>
    </w:p>
    <w:p w:rsidR="009C4D8B" w:rsidRPr="00122353" w:rsidRDefault="009C4D8B" w:rsidP="00122353">
      <w:pPr>
        <w:pStyle w:val="NoSpacing"/>
        <w:rPr>
          <w:rFonts w:ascii="Comic Sans MS" w:hAnsi="Comic Sans MS"/>
          <w:sz w:val="20"/>
          <w:szCs w:val="20"/>
        </w:rPr>
      </w:pPr>
      <w:r w:rsidRPr="00122353">
        <w:rPr>
          <w:rFonts w:ascii="Comic Sans MS" w:hAnsi="Comic Sans MS"/>
          <w:sz w:val="20"/>
          <w:szCs w:val="20"/>
        </w:rPr>
        <w:t>*</w:t>
      </w:r>
    </w:p>
    <w:p w:rsidR="009C4D8B" w:rsidRPr="00122353" w:rsidRDefault="009C4D8B" w:rsidP="00122353">
      <w:pPr>
        <w:pStyle w:val="NoSpacing"/>
        <w:rPr>
          <w:rFonts w:ascii="Comic Sans MS" w:hAnsi="Comic Sans MS"/>
          <w:b/>
          <w:sz w:val="20"/>
          <w:szCs w:val="20"/>
        </w:rPr>
      </w:pPr>
    </w:p>
    <w:p w:rsidR="009C4D8B" w:rsidRPr="00122353" w:rsidRDefault="009C4D8B" w:rsidP="00122353">
      <w:pPr>
        <w:pStyle w:val="NoSpacing"/>
        <w:rPr>
          <w:rFonts w:ascii="Comic Sans MS" w:hAnsi="Comic Sans MS"/>
          <w:b/>
          <w:sz w:val="20"/>
          <w:szCs w:val="20"/>
        </w:rPr>
      </w:pPr>
    </w:p>
    <w:p w:rsidR="009C4D8B" w:rsidRDefault="009C4D8B" w:rsidP="00122353">
      <w:pPr>
        <w:pStyle w:val="NoSpacing"/>
        <w:rPr>
          <w:rFonts w:ascii="Comic Sans MS" w:hAnsi="Comic Sans MS"/>
          <w:b/>
          <w:sz w:val="20"/>
          <w:szCs w:val="20"/>
        </w:rPr>
      </w:pPr>
    </w:p>
    <w:p w:rsidR="009C4D8B" w:rsidRDefault="009C4D8B" w:rsidP="00353EDB">
      <w:pPr>
        <w:pStyle w:val="NoSpacing"/>
        <w:jc w:val="center"/>
        <w:rPr>
          <w:rFonts w:ascii="Comic Sans MS" w:hAnsi="Comic Sans MS"/>
          <w:b/>
          <w:sz w:val="20"/>
          <w:szCs w:val="20"/>
        </w:rPr>
      </w:pPr>
    </w:p>
    <w:p w:rsidR="009C4D8B" w:rsidRPr="00353EDB" w:rsidRDefault="009C4D8B" w:rsidP="00353EDB">
      <w:pPr>
        <w:pStyle w:val="NoSpacing"/>
        <w:jc w:val="center"/>
        <w:rPr>
          <w:rFonts w:ascii="Comic Sans MS" w:hAnsi="Comic Sans MS"/>
          <w:b/>
          <w:sz w:val="20"/>
          <w:szCs w:val="20"/>
        </w:rPr>
      </w:pPr>
      <w:r w:rsidRPr="00353EDB">
        <w:rPr>
          <w:rFonts w:ascii="Comic Sans MS" w:hAnsi="Comic Sans MS"/>
          <w:b/>
          <w:sz w:val="20"/>
          <w:szCs w:val="20"/>
        </w:rPr>
        <w:t>ETKİNLİK PLANI</w:t>
      </w:r>
    </w:p>
    <w:p w:rsidR="009C4D8B" w:rsidRDefault="009C4D8B" w:rsidP="00353EDB">
      <w:pPr>
        <w:pStyle w:val="NoSpacing"/>
        <w:jc w:val="center"/>
        <w:rPr>
          <w:rFonts w:ascii="Comic Sans MS" w:hAnsi="Comic Sans MS"/>
          <w:b/>
          <w:sz w:val="20"/>
          <w:szCs w:val="20"/>
        </w:rPr>
      </w:pPr>
      <w:r>
        <w:rPr>
          <w:rFonts w:ascii="Comic Sans MS" w:hAnsi="Comic Sans MS"/>
          <w:b/>
          <w:sz w:val="20"/>
          <w:szCs w:val="20"/>
        </w:rPr>
        <w:t xml:space="preserve">OYUNLARIMIZ </w:t>
      </w:r>
    </w:p>
    <w:p w:rsidR="009C4D8B" w:rsidRDefault="009C4D8B" w:rsidP="00353EDB">
      <w:pPr>
        <w:pStyle w:val="NoSpacing"/>
        <w:rPr>
          <w:rFonts w:ascii="Comic Sans MS" w:hAnsi="Comic Sans MS"/>
          <w:sz w:val="20"/>
          <w:szCs w:val="20"/>
        </w:rPr>
      </w:pPr>
      <w:r w:rsidRPr="00353EDB">
        <w:rPr>
          <w:rFonts w:ascii="Comic Sans MS" w:hAnsi="Comic Sans MS"/>
          <w:b/>
          <w:sz w:val="20"/>
          <w:szCs w:val="20"/>
        </w:rPr>
        <w:t>Etkinlik Türü</w:t>
      </w:r>
      <w:r w:rsidRPr="00353EDB">
        <w:rPr>
          <w:rFonts w:ascii="Comic Sans MS" w:hAnsi="Comic Sans MS"/>
          <w:sz w:val="20"/>
          <w:szCs w:val="20"/>
        </w:rPr>
        <w:t xml:space="preserve">     : </w:t>
      </w:r>
      <w:r>
        <w:rPr>
          <w:rFonts w:ascii="Comic Sans MS" w:hAnsi="Comic Sans MS"/>
          <w:sz w:val="20"/>
          <w:szCs w:val="20"/>
        </w:rPr>
        <w:t xml:space="preserve"> </w:t>
      </w:r>
      <w:r w:rsidRPr="00353EDB">
        <w:rPr>
          <w:rFonts w:ascii="Comic Sans MS" w:hAnsi="Comic Sans MS"/>
          <w:sz w:val="20"/>
          <w:szCs w:val="20"/>
        </w:rPr>
        <w:t xml:space="preserve">Oyun -Türkçe Dil Etkinliği ( </w:t>
      </w:r>
      <w:r>
        <w:rPr>
          <w:rFonts w:ascii="Comic Sans MS" w:hAnsi="Comic Sans MS"/>
          <w:sz w:val="20"/>
          <w:szCs w:val="20"/>
        </w:rPr>
        <w:t xml:space="preserve">Bütünleştirilmiş </w:t>
      </w:r>
      <w:r w:rsidRPr="00353EDB">
        <w:rPr>
          <w:rFonts w:ascii="Comic Sans MS" w:hAnsi="Comic Sans MS"/>
          <w:sz w:val="20"/>
          <w:szCs w:val="20"/>
        </w:rPr>
        <w:t>Büyük Grup-Bireysel Etkinlik)</w:t>
      </w:r>
    </w:p>
    <w:p w:rsidR="009C4D8B" w:rsidRDefault="009C4D8B" w:rsidP="00353EDB">
      <w:pPr>
        <w:pStyle w:val="NoSpacing"/>
        <w:rPr>
          <w:rFonts w:ascii="Comic Sans MS" w:hAnsi="Comic Sans MS"/>
          <w:sz w:val="20"/>
          <w:szCs w:val="20"/>
        </w:rPr>
      </w:pPr>
      <w:r w:rsidRPr="00353EDB">
        <w:rPr>
          <w:rFonts w:ascii="Comic Sans MS" w:hAnsi="Comic Sans MS"/>
          <w:b/>
          <w:sz w:val="20"/>
          <w:szCs w:val="20"/>
        </w:rPr>
        <w:t>Yaş Grubu (ay)</w:t>
      </w:r>
      <w:r>
        <w:rPr>
          <w:rFonts w:ascii="Comic Sans MS" w:hAnsi="Comic Sans MS"/>
          <w:sz w:val="20"/>
          <w:szCs w:val="20"/>
        </w:rPr>
        <w:t xml:space="preserve">  :  48-66</w:t>
      </w:r>
    </w:p>
    <w:p w:rsidR="009C4D8B" w:rsidRDefault="009C4D8B" w:rsidP="00353EDB">
      <w:pPr>
        <w:pStyle w:val="NoSpacing"/>
        <w:rPr>
          <w:rFonts w:ascii="Comic Sans MS" w:hAnsi="Comic Sans MS"/>
          <w:sz w:val="20"/>
          <w:szCs w:val="20"/>
        </w:rPr>
      </w:pPr>
    </w:p>
    <w:p w:rsidR="009C4D8B" w:rsidRPr="00BB25A0" w:rsidRDefault="009C4D8B" w:rsidP="00BB25A0">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B25A0">
        <w:rPr>
          <w:rFonts w:ascii="Comic Sans MS" w:hAnsi="Comic Sans MS"/>
          <w:b/>
          <w:sz w:val="20"/>
          <w:szCs w:val="20"/>
        </w:rPr>
        <w:t>KAZANIMLAR VE GÖSTERGELERİ</w:t>
      </w:r>
    </w:p>
    <w:p w:rsidR="009C4D8B" w:rsidRPr="00BB25A0" w:rsidRDefault="009C4D8B" w:rsidP="00BB25A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b/>
          <w:sz w:val="20"/>
          <w:szCs w:val="20"/>
        </w:rPr>
        <w:t>PSİKOMOTOR GELİŞİM</w:t>
      </w:r>
    </w:p>
    <w:p w:rsidR="009C4D8B" w:rsidRPr="00BB25A0" w:rsidRDefault="009C4D8B" w:rsidP="00BB25A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B25A0">
        <w:rPr>
          <w:rFonts w:ascii="Comic Sans MS" w:hAnsi="Comic Sans MS"/>
          <w:sz w:val="20"/>
          <w:szCs w:val="20"/>
        </w:rPr>
        <w:t>Kazanım 1: Yer değiştirme hareketleri yapar.</w:t>
      </w:r>
    </w:p>
    <w:p w:rsidR="009C4D8B" w:rsidRDefault="009C4D8B" w:rsidP="00BB25A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B25A0">
        <w:rPr>
          <w:rFonts w:ascii="Comic Sans MS" w:hAnsi="Comic Sans MS"/>
          <w:sz w:val="20"/>
          <w:szCs w:val="20"/>
        </w:rPr>
        <w:t>Göstergeleri:</w:t>
      </w:r>
      <w:r>
        <w:rPr>
          <w:rFonts w:ascii="Comic Sans MS" w:hAnsi="Comic Sans MS"/>
          <w:sz w:val="20"/>
          <w:szCs w:val="20"/>
        </w:rPr>
        <w:t xml:space="preserve"> </w:t>
      </w:r>
      <w:r w:rsidRPr="00BB25A0">
        <w:rPr>
          <w:rFonts w:ascii="Comic Sans MS" w:hAnsi="Comic Sans MS"/>
          <w:sz w:val="20"/>
          <w:szCs w:val="20"/>
        </w:rPr>
        <w:t>Isınma ve soğuma hareketlerini bir rehber eşliğinde yapar. Yönergeler doğrultusunda yürür. Yönergeler doğrultusunda koşar.</w:t>
      </w:r>
    </w:p>
    <w:p w:rsidR="009C4D8B" w:rsidRPr="00BB25A0" w:rsidRDefault="009C4D8B" w:rsidP="00BB25A0">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B25A0">
        <w:rPr>
          <w:rFonts w:ascii="Comic Sans MS" w:hAnsi="Comic Sans MS"/>
          <w:b/>
          <w:sz w:val="20"/>
          <w:szCs w:val="20"/>
        </w:rPr>
        <w:t xml:space="preserve">SOSYAL </w:t>
      </w:r>
      <w:r>
        <w:rPr>
          <w:rFonts w:ascii="Comic Sans MS" w:hAnsi="Comic Sans MS"/>
          <w:b/>
          <w:sz w:val="20"/>
          <w:szCs w:val="20"/>
        </w:rPr>
        <w:t>DUYGUSAL GELİŞİM</w:t>
      </w:r>
    </w:p>
    <w:p w:rsidR="009C4D8B" w:rsidRPr="00BB25A0" w:rsidRDefault="009C4D8B" w:rsidP="00BB25A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B25A0">
        <w:rPr>
          <w:rFonts w:ascii="Comic Sans MS" w:hAnsi="Comic Sans MS"/>
          <w:sz w:val="20"/>
          <w:szCs w:val="20"/>
        </w:rPr>
        <w:t>Kazanım 9: Farklı kültürel özellikleri açıklar.</w:t>
      </w:r>
    </w:p>
    <w:p w:rsidR="009C4D8B" w:rsidRPr="00BB25A0" w:rsidRDefault="009C4D8B" w:rsidP="00BB25A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B25A0">
        <w:rPr>
          <w:rFonts w:ascii="Comic Sans MS" w:hAnsi="Comic Sans MS"/>
          <w:sz w:val="20"/>
          <w:szCs w:val="20"/>
        </w:rPr>
        <w:t>Göstergeleri:</w:t>
      </w:r>
      <w:r>
        <w:rPr>
          <w:rFonts w:ascii="Comic Sans MS" w:hAnsi="Comic Sans MS"/>
          <w:sz w:val="20"/>
          <w:szCs w:val="20"/>
        </w:rPr>
        <w:t xml:space="preserve"> </w:t>
      </w:r>
      <w:r w:rsidRPr="00BB25A0">
        <w:rPr>
          <w:rFonts w:ascii="Comic Sans MS" w:hAnsi="Comic Sans MS"/>
          <w:sz w:val="20"/>
          <w:szCs w:val="20"/>
        </w:rPr>
        <w:t>Kendi ülkesinin kültürüne ait özellikleri söyler.</w:t>
      </w:r>
      <w:r>
        <w:rPr>
          <w:rFonts w:ascii="Comic Sans MS" w:hAnsi="Comic Sans MS"/>
          <w:sz w:val="20"/>
          <w:szCs w:val="20"/>
        </w:rPr>
        <w:t xml:space="preserve"> </w:t>
      </w:r>
      <w:r w:rsidRPr="00BB25A0">
        <w:rPr>
          <w:rFonts w:ascii="Comic Sans MS" w:hAnsi="Comic Sans MS"/>
          <w:sz w:val="20"/>
          <w:szCs w:val="20"/>
        </w:rPr>
        <w:t>Kendi ülkesinin kültürü ile diğer kültürlerin benzer ve farklı özelliklerini söyler.</w:t>
      </w:r>
      <w:r>
        <w:rPr>
          <w:rFonts w:ascii="Comic Sans MS" w:hAnsi="Comic Sans MS"/>
          <w:sz w:val="20"/>
          <w:szCs w:val="20"/>
        </w:rPr>
        <w:t xml:space="preserve"> </w:t>
      </w:r>
      <w:r w:rsidRPr="00BB25A0">
        <w:rPr>
          <w:rFonts w:ascii="Comic Sans MS" w:hAnsi="Comic Sans MS"/>
          <w:sz w:val="20"/>
          <w:szCs w:val="20"/>
        </w:rPr>
        <w:t>Farklı ülkelerin kendine özgü kültürel özellikleri olduğunu söyler.</w:t>
      </w:r>
    </w:p>
    <w:p w:rsidR="009C4D8B" w:rsidRPr="00BB25A0" w:rsidRDefault="009C4D8B" w:rsidP="00BB25A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B25A0">
        <w:rPr>
          <w:rFonts w:ascii="Comic Sans MS" w:hAnsi="Comic Sans MS"/>
          <w:sz w:val="20"/>
          <w:szCs w:val="20"/>
        </w:rPr>
        <w:t>Kazanım 10: Sorumluluklarını yerine getirir.</w:t>
      </w:r>
    </w:p>
    <w:p w:rsidR="009C4D8B" w:rsidRDefault="009C4D8B" w:rsidP="00BB25A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B25A0">
        <w:rPr>
          <w:rFonts w:ascii="Comic Sans MS" w:hAnsi="Comic Sans MS"/>
          <w:sz w:val="20"/>
          <w:szCs w:val="20"/>
        </w:rPr>
        <w:t>Göstergeleri:</w:t>
      </w:r>
      <w:r>
        <w:rPr>
          <w:rFonts w:ascii="Comic Sans MS" w:hAnsi="Comic Sans MS"/>
          <w:sz w:val="20"/>
          <w:szCs w:val="20"/>
        </w:rPr>
        <w:t xml:space="preserve"> </w:t>
      </w:r>
      <w:r w:rsidRPr="00BB25A0">
        <w:rPr>
          <w:rFonts w:ascii="Comic Sans MS" w:hAnsi="Comic Sans MS"/>
          <w:sz w:val="20"/>
          <w:szCs w:val="20"/>
        </w:rPr>
        <w:t>Sorumluluk almaya istekli olduğunu gösterir.</w:t>
      </w:r>
      <w:r>
        <w:rPr>
          <w:rFonts w:ascii="Comic Sans MS" w:hAnsi="Comic Sans MS"/>
          <w:sz w:val="20"/>
          <w:szCs w:val="20"/>
        </w:rPr>
        <w:t xml:space="preserve"> </w:t>
      </w:r>
      <w:r w:rsidRPr="00BB25A0">
        <w:rPr>
          <w:rFonts w:ascii="Comic Sans MS" w:hAnsi="Comic Sans MS"/>
          <w:sz w:val="20"/>
          <w:szCs w:val="20"/>
        </w:rPr>
        <w:t>Üstlendiği sorumluluğu yerine getirir.</w:t>
      </w:r>
      <w:r>
        <w:rPr>
          <w:rFonts w:ascii="Comic Sans MS" w:hAnsi="Comic Sans MS"/>
          <w:sz w:val="20"/>
          <w:szCs w:val="20"/>
        </w:rPr>
        <w:t xml:space="preserve"> </w:t>
      </w:r>
      <w:r w:rsidRPr="00BB25A0">
        <w:rPr>
          <w:rFonts w:ascii="Comic Sans MS" w:hAnsi="Comic Sans MS"/>
          <w:sz w:val="20"/>
          <w:szCs w:val="20"/>
        </w:rPr>
        <w:t>Sorumluluklar yerine getirilmediğinde olası sonuçları söyler.</w:t>
      </w:r>
    </w:p>
    <w:p w:rsidR="009C4D8B" w:rsidRDefault="009C4D8B" w:rsidP="00BB25A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9C4D8B" w:rsidRDefault="009C4D8B" w:rsidP="00353EDB">
      <w:pPr>
        <w:pStyle w:val="NoSpacing"/>
        <w:rPr>
          <w:rFonts w:ascii="Comic Sans MS" w:hAnsi="Comic Sans MS"/>
          <w:sz w:val="20"/>
          <w:szCs w:val="20"/>
        </w:rPr>
      </w:pPr>
    </w:p>
    <w:p w:rsidR="009C4D8B" w:rsidRPr="00353EDB" w:rsidRDefault="009C4D8B" w:rsidP="00353EDB">
      <w:pPr>
        <w:pStyle w:val="NoSpacing"/>
        <w:rPr>
          <w:rFonts w:ascii="Comic Sans MS" w:hAnsi="Comic Sans MS"/>
          <w:sz w:val="20"/>
          <w:szCs w:val="20"/>
        </w:rPr>
      </w:pPr>
    </w:p>
    <w:p w:rsidR="009C4D8B" w:rsidRPr="00353EDB" w:rsidRDefault="009C4D8B" w:rsidP="00353EDB">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353EDB">
        <w:rPr>
          <w:rFonts w:ascii="Comic Sans MS" w:hAnsi="Comic Sans MS"/>
          <w:b/>
          <w:sz w:val="20"/>
          <w:szCs w:val="20"/>
        </w:rPr>
        <w:t>ÖĞRENME SÜRECİ</w:t>
      </w:r>
    </w:p>
    <w:p w:rsidR="009C4D8B" w:rsidRPr="00353EDB" w:rsidRDefault="009C4D8B" w:rsidP="0068569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53EDB">
        <w:rPr>
          <w:rFonts w:ascii="Comic Sans MS" w:hAnsi="Comic Sans MS"/>
          <w:sz w:val="20"/>
          <w:szCs w:val="20"/>
        </w:rPr>
        <w:t>Yağ satarım oyununda önce bir ebe belirlenir. Oyuncular yüzleri birbirine dönük halka oluşturacak biçimde yere otururlar. Ebe bir mendilin ucunu düğümleyerek eline alır. Bunu arkasında saklayarak halkanın çevresinde dolaşmaya başlar. Bazen mendili bir oyuncunun arkasına bırakıyormuş gibi duraklar. Buna benzer hareketlerle oyuncuları şaşırtmaya çalışır. Oturanlar arkalarına bakamazlar. Ancak elleriyle yeri yoklayabilirler. Bu sırada da herkes, hep birlikte oyuna adını veren şarkıyı söyler:</w:t>
      </w:r>
    </w:p>
    <w:p w:rsidR="009C4D8B" w:rsidRPr="00353EDB" w:rsidRDefault="009C4D8B" w:rsidP="00353ED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t>Yağ satarım bal satarım</w:t>
      </w:r>
    </w:p>
    <w:p w:rsidR="009C4D8B" w:rsidRPr="00353EDB" w:rsidRDefault="009C4D8B" w:rsidP="00353ED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t>Ustam ölmüş ben satarım</w:t>
      </w:r>
    </w:p>
    <w:p w:rsidR="009C4D8B" w:rsidRPr="00353EDB" w:rsidRDefault="009C4D8B" w:rsidP="00353ED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t>Alacağına, bulacağına</w:t>
      </w:r>
    </w:p>
    <w:p w:rsidR="009C4D8B" w:rsidRPr="00353EDB" w:rsidRDefault="009C4D8B" w:rsidP="00353ED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t>Bir kaşık ayran</w:t>
      </w:r>
    </w:p>
    <w:p w:rsidR="009C4D8B" w:rsidRPr="00353EDB" w:rsidRDefault="009C4D8B" w:rsidP="00353ED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t>Yarın sabah bayram.</w:t>
      </w:r>
    </w:p>
    <w:p w:rsidR="009C4D8B" w:rsidRPr="00353EDB" w:rsidRDefault="009C4D8B" w:rsidP="00353ED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t>Yağ satarım, bal satarım,</w:t>
      </w:r>
    </w:p>
    <w:p w:rsidR="009C4D8B" w:rsidRPr="00353EDB" w:rsidRDefault="009C4D8B" w:rsidP="00353ED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t>Ustam öldü, ben satarım.</w:t>
      </w:r>
    </w:p>
    <w:p w:rsidR="009C4D8B" w:rsidRPr="00353EDB" w:rsidRDefault="009C4D8B" w:rsidP="00353ED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t>Ustamın kürkü sarıdır.</w:t>
      </w:r>
    </w:p>
    <w:p w:rsidR="009C4D8B" w:rsidRPr="00353EDB" w:rsidRDefault="009C4D8B" w:rsidP="00353ED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t>Satsam 15 liradır</w:t>
      </w:r>
    </w:p>
    <w:p w:rsidR="009C4D8B" w:rsidRPr="00353EDB" w:rsidRDefault="009C4D8B" w:rsidP="00353ED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t>Zam-bak Zum-bak</w:t>
      </w:r>
    </w:p>
    <w:p w:rsidR="009C4D8B" w:rsidRPr="00353EDB" w:rsidRDefault="009C4D8B" w:rsidP="00353ED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t>Dön arkana iyi bak</w:t>
      </w:r>
    </w:p>
    <w:p w:rsidR="009C4D8B" w:rsidRPr="00353EDB" w:rsidRDefault="009C4D8B" w:rsidP="00BB25A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t>Ebe, birkaç kez bu şekilde dolandıktan sonra elindeki mendili belli etmeden oyunculardan birinin arkasına yere koyar. Arkasına mendil bırakılan oyuncu, bunun farkına vardığı anda mendili alarak ebeyi kovalamaya başlar. Kovalamaca esnasında, daireyi oluşturan diğer çocuklar hep bir ağızdan "tavsan kaç tazı tut" diye bağırırlar. Ebe, yakalanmadan onun yerine oturursa, mendili alan çocuk ebe olur; yakalanırsa, oyun aynı ebeyle devam eder.</w:t>
      </w:r>
      <w:r w:rsidRPr="00353EDB">
        <w:rPr>
          <w:rFonts w:ascii="Comic Sans MS" w:hAnsi="Comic Sans MS"/>
          <w:sz w:val="20"/>
          <w:szCs w:val="20"/>
        </w:rPr>
        <w:tab/>
      </w:r>
      <w:r w:rsidRPr="00353EDB">
        <w:rPr>
          <w:rFonts w:ascii="Comic Sans MS" w:hAnsi="Comic Sans MS"/>
          <w:sz w:val="20"/>
          <w:szCs w:val="20"/>
        </w:rPr>
        <w:tab/>
      </w:r>
      <w:r w:rsidRPr="00353EDB">
        <w:rPr>
          <w:rFonts w:ascii="Comic Sans MS" w:hAnsi="Comic Sans MS"/>
          <w:sz w:val="20"/>
          <w:szCs w:val="20"/>
        </w:rPr>
        <w:tab/>
      </w:r>
      <w:r w:rsidRPr="00353EDB">
        <w:rPr>
          <w:rFonts w:ascii="Comic Sans MS" w:hAnsi="Comic Sans MS"/>
          <w:sz w:val="20"/>
          <w:szCs w:val="20"/>
        </w:rPr>
        <w:tab/>
      </w:r>
      <w:r w:rsidRPr="00353EDB">
        <w:rPr>
          <w:rFonts w:ascii="Comic Sans MS" w:hAnsi="Comic Sans MS"/>
          <w:sz w:val="20"/>
          <w:szCs w:val="20"/>
        </w:rPr>
        <w:tab/>
      </w:r>
      <w:r w:rsidRPr="00353EDB">
        <w:rPr>
          <w:rFonts w:ascii="Comic Sans MS" w:hAnsi="Comic Sans MS"/>
          <w:sz w:val="20"/>
          <w:szCs w:val="20"/>
        </w:rPr>
        <w:tab/>
      </w:r>
      <w:r w:rsidRPr="00353EDB">
        <w:rPr>
          <w:rFonts w:ascii="Comic Sans MS" w:hAnsi="Comic Sans MS"/>
          <w:sz w:val="20"/>
          <w:szCs w:val="20"/>
        </w:rPr>
        <w:tab/>
      </w:r>
    </w:p>
    <w:p w:rsidR="009C4D8B" w:rsidRPr="00353EDB" w:rsidRDefault="009C4D8B" w:rsidP="00353ED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53EDB">
        <w:rPr>
          <w:rFonts w:ascii="Comic Sans MS" w:hAnsi="Comic Sans MS"/>
          <w:sz w:val="20"/>
          <w:szCs w:val="20"/>
        </w:rPr>
        <w:t xml:space="preserve"> Oooooo,</w:t>
      </w:r>
    </w:p>
    <w:p w:rsidR="009C4D8B" w:rsidRPr="00353EDB" w:rsidRDefault="009C4D8B" w:rsidP="00353ED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53EDB">
        <w:rPr>
          <w:rFonts w:ascii="Comic Sans MS" w:hAnsi="Comic Sans MS"/>
          <w:sz w:val="20"/>
          <w:szCs w:val="20"/>
        </w:rPr>
        <w:t>İğne battı,</w:t>
      </w:r>
    </w:p>
    <w:p w:rsidR="009C4D8B" w:rsidRPr="00353EDB" w:rsidRDefault="009C4D8B" w:rsidP="00353ED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53EDB">
        <w:rPr>
          <w:rFonts w:ascii="Comic Sans MS" w:hAnsi="Comic Sans MS"/>
          <w:sz w:val="20"/>
          <w:szCs w:val="20"/>
        </w:rPr>
        <w:t>Canımı yaktı,</w:t>
      </w:r>
    </w:p>
    <w:p w:rsidR="009C4D8B" w:rsidRPr="00353EDB" w:rsidRDefault="009C4D8B" w:rsidP="00353ED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53EDB">
        <w:rPr>
          <w:rFonts w:ascii="Comic Sans MS" w:hAnsi="Comic Sans MS"/>
          <w:sz w:val="20"/>
          <w:szCs w:val="20"/>
        </w:rPr>
        <w:t>Tombul kuş arabaya koş.</w:t>
      </w:r>
    </w:p>
    <w:p w:rsidR="009C4D8B" w:rsidRPr="00353EDB" w:rsidRDefault="009C4D8B" w:rsidP="00353ED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53EDB">
        <w:rPr>
          <w:rFonts w:ascii="Comic Sans MS" w:hAnsi="Comic Sans MS"/>
          <w:sz w:val="20"/>
          <w:szCs w:val="20"/>
        </w:rPr>
        <w:t>Arabanın tekeri,</w:t>
      </w:r>
    </w:p>
    <w:p w:rsidR="009C4D8B" w:rsidRPr="00353EDB" w:rsidRDefault="009C4D8B" w:rsidP="00353ED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53EDB">
        <w:rPr>
          <w:rFonts w:ascii="Comic Sans MS" w:hAnsi="Comic Sans MS"/>
          <w:sz w:val="20"/>
          <w:szCs w:val="20"/>
        </w:rPr>
        <w:t>İstanbul'un şekeri.</w:t>
      </w:r>
    </w:p>
    <w:p w:rsidR="009C4D8B" w:rsidRPr="00353EDB" w:rsidRDefault="009C4D8B" w:rsidP="00353ED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53EDB">
        <w:rPr>
          <w:rFonts w:ascii="Comic Sans MS" w:hAnsi="Comic Sans MS"/>
          <w:sz w:val="20"/>
          <w:szCs w:val="20"/>
        </w:rPr>
        <w:t>Hop Hop altın top,</w:t>
      </w:r>
    </w:p>
    <w:p w:rsidR="009C4D8B" w:rsidRDefault="009C4D8B" w:rsidP="00353ED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53EDB">
        <w:rPr>
          <w:rFonts w:ascii="Comic Sans MS" w:hAnsi="Comic Sans MS"/>
          <w:sz w:val="20"/>
          <w:szCs w:val="20"/>
        </w:rPr>
        <w:t>Bundan başka oyun yok</w:t>
      </w:r>
      <w:r>
        <w:rPr>
          <w:rFonts w:ascii="Comic Sans MS" w:hAnsi="Comic Sans MS"/>
          <w:sz w:val="20"/>
          <w:szCs w:val="20"/>
        </w:rPr>
        <w:t>…….</w:t>
      </w:r>
      <w:r w:rsidRPr="00353EDB">
        <w:rPr>
          <w:rFonts w:ascii="Comic Sans MS" w:hAnsi="Comic Sans MS"/>
          <w:sz w:val="20"/>
          <w:szCs w:val="20"/>
        </w:rPr>
        <w:t>.</w:t>
      </w:r>
      <w:r>
        <w:rPr>
          <w:rFonts w:ascii="Comic Sans MS" w:hAnsi="Comic Sans MS"/>
          <w:sz w:val="20"/>
          <w:szCs w:val="20"/>
        </w:rPr>
        <w:t xml:space="preserve"> tekerlemesi söylenerek çocukların dikkati yeni etkinliğe çekilir. Çocuklar yarım a şeklinde oturur ve İSTANBUL hakkında sohbet edilir.</w:t>
      </w:r>
    </w:p>
    <w:p w:rsidR="009C4D8B" w:rsidRPr="00353EDB" w:rsidRDefault="009C4D8B" w:rsidP="00353ED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w:t>
      </w:r>
      <w:r w:rsidRPr="00353EDB">
        <w:rPr>
          <w:rFonts w:ascii="Comic Sans MS" w:hAnsi="Comic Sans MS"/>
          <w:sz w:val="20"/>
          <w:szCs w:val="20"/>
        </w:rPr>
        <w:t>İstanbul, Türkiye’nin en kalabalık ve kültürel açıdan en önemli şehridir. 15  milyona yakın nüfusuyla Avrupa’da birinci, dünyasda dördüncü sırada gelir.</w:t>
      </w:r>
      <w:r>
        <w:rPr>
          <w:rFonts w:ascii="Comic Sans MS" w:hAnsi="Comic Sans MS"/>
          <w:sz w:val="20"/>
          <w:szCs w:val="20"/>
        </w:rPr>
        <w:t xml:space="preserve"> </w:t>
      </w:r>
      <w:r w:rsidRPr="00353EDB">
        <w:rPr>
          <w:rFonts w:ascii="Comic Sans MS" w:hAnsi="Comic Sans MS"/>
          <w:sz w:val="20"/>
          <w:szCs w:val="20"/>
        </w:rPr>
        <w:t>Marmara kıyısı ve İstanbul Boğazı boyunca, Haliç’i de çevreleyecek şekilde Türkiye’nin kuzeybatısında kurulmuştur. İstanbul’un Avrupa’daki bölümüne Avrupa Yakası veya Rumeli Yakası, Asya’daki bölümüne ise Anadolu Yakası denir. Dünyada iki kıta üzerinde kurulu tek metropoldür.  Dünyanın en eski şehirlerinden biri olan İstanbul; Roma İmparatorluğu, Latin İmparatorluğu ve son olarak Osmanlı İmparatorluğu’na başkentlik yapmıştır. Gezilecek görülecek yerleri olarak bir çok tarihe ev sahipliği yaptığı için oldukça zengin bir alt yapıya sahiptir. Peki sizin istanbul hakkında bildikleriniz. Yada istanbul’dan bekledikleriniz nelerdir ?</w:t>
      </w:r>
    </w:p>
    <w:p w:rsidR="009C4D8B" w:rsidRPr="00353EDB" w:rsidRDefault="009C4D8B" w:rsidP="00353ED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53EDB">
        <w:rPr>
          <w:rFonts w:ascii="Comic Sans MS" w:hAnsi="Comic Sans MS"/>
          <w:sz w:val="20"/>
          <w:szCs w:val="20"/>
        </w:rPr>
        <w:t>‘’ KIZ KULESİ ’  hikayesi anlatılır.</w:t>
      </w:r>
    </w:p>
    <w:p w:rsidR="009C4D8B" w:rsidRPr="00353EDB" w:rsidRDefault="009C4D8B" w:rsidP="00353ED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53EDB">
        <w:rPr>
          <w:rFonts w:ascii="Comic Sans MS" w:hAnsi="Comic Sans MS"/>
          <w:sz w:val="20"/>
          <w:szCs w:val="20"/>
        </w:rPr>
        <w:t>İstanbul’un simgelerinden harika bir görsel şölene sahip bu muhteşem tarihi yapı hakkında sizlere bilgi vermeye çalışacağım. İstanbul Boğazı girişinde inşa edilmiş gözetleme kulesi, deniz feneri amaçlı kullanılmıştır. Elbette günümüze kadar gelebilmesi için birtakım bakım, onarım ve restorasyon işlemlerine maruz kalmıştır. Lokanta ve balkonuyla İstanbul’da da halka arz edilmektedir. Aşkların, sevdanın bir sembolü olarak belirtilen Kız Kulesi filmlere ve birçok hikayeye edebiyatın birçok alanına adını yazdırmayı başarmıştır.</w:t>
      </w:r>
    </w:p>
    <w:p w:rsidR="009C4D8B" w:rsidRPr="00353EDB" w:rsidRDefault="009C4D8B" w:rsidP="00353ED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53EDB">
        <w:rPr>
          <w:rFonts w:ascii="Comic Sans MS" w:hAnsi="Comic Sans MS"/>
          <w:sz w:val="20"/>
          <w:szCs w:val="20"/>
        </w:rPr>
        <w:t xml:space="preserve">     Tarihte birçok efsaneye de yer vermiştir bu tarihi yapı, en çok bilineni ile başlamak istiyorum. Kehanete göre krala kızının 18’ine bastığında bir yılan tarafından sokularak öleceği söylenir. Bunun üzerine kral denizin orta yerine bu kuleyi inşa ederek çaresizce kızını buraya kapatır.  Hatta ve hatta yılan tehlikesine karşı birçok önlem alınır. Bir gün Kral’ın kızı hastalanır, ateşlenir ve yataklara düşer bunun üzerine tüm hekimler seferber olur ancak çare bulunamaz en sonunda bir hekim Kral’ın kızını iyileştirir ve Kral o günü bayram ilan eder kutlamalar, törenler ardı arkası kesilmez. Kuleye gönderilen üzüm sepeti hesaba katılmamıştır bu sepetin içinde küçük bir yılan vardır ve Kral’ın kızını sokar ve söylenenler çıkmış Kral’ın kızı ölmüştür. Kral kızına ayasofya’nın üzerinde bir tabut yaptırmıştır ve rivayete göre yılanın kızı hala rahatsız ettiği söylenmektedir.</w:t>
      </w:r>
    </w:p>
    <w:p w:rsidR="009C4D8B" w:rsidRPr="00353EDB" w:rsidRDefault="009C4D8B" w:rsidP="00353ED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53EDB">
        <w:rPr>
          <w:rFonts w:ascii="Comic Sans MS" w:hAnsi="Comic Sans MS"/>
          <w:sz w:val="20"/>
          <w:szCs w:val="20"/>
        </w:rPr>
        <w:t xml:space="preserve">     Hikayeden sonra masalara geçilir ve Kız Kulesi’ nin resimleri boyanır.</w:t>
      </w:r>
    </w:p>
    <w:p w:rsidR="009C4D8B" w:rsidRPr="00353EDB" w:rsidRDefault="009C4D8B" w:rsidP="00353ED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9C4D8B" w:rsidRDefault="009C4D8B" w:rsidP="00353EDB">
      <w:pPr>
        <w:pStyle w:val="NoSpacing"/>
        <w:rPr>
          <w:rFonts w:ascii="Comic Sans MS" w:hAnsi="Comic Sans MS"/>
          <w:sz w:val="20"/>
          <w:szCs w:val="20"/>
        </w:rPr>
      </w:pPr>
    </w:p>
    <w:p w:rsidR="009C4D8B" w:rsidRPr="00353EDB" w:rsidRDefault="009C4D8B" w:rsidP="00353EDB">
      <w:pPr>
        <w:pStyle w:val="NoSpacing"/>
        <w:rPr>
          <w:rFonts w:ascii="Comic Sans MS" w:hAnsi="Comic Sans MS"/>
          <w:sz w:val="20"/>
          <w:szCs w:val="20"/>
        </w:rPr>
      </w:pPr>
    </w:p>
    <w:p w:rsidR="009C4D8B" w:rsidRPr="00227A90" w:rsidRDefault="009C4D8B" w:rsidP="00227A90">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27A90">
        <w:rPr>
          <w:rFonts w:ascii="Comic Sans MS" w:hAnsi="Comic Sans MS"/>
          <w:b/>
          <w:sz w:val="20"/>
          <w:szCs w:val="20"/>
        </w:rPr>
        <w:t>AİLE KATILIMI</w:t>
      </w:r>
    </w:p>
    <w:p w:rsidR="009C4D8B" w:rsidRDefault="009C4D8B" w:rsidP="00227A9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27A90">
        <w:rPr>
          <w:rFonts w:ascii="Comic Sans MS" w:hAnsi="Comic Sans MS"/>
          <w:sz w:val="20"/>
          <w:szCs w:val="20"/>
        </w:rPr>
        <w:t>Kız kulesi’ ni ziyaret etmeleri önerilir.</w:t>
      </w:r>
    </w:p>
    <w:p w:rsidR="009C4D8B" w:rsidRDefault="009C4D8B" w:rsidP="00227A9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9C4D8B" w:rsidRPr="00227A90" w:rsidRDefault="009C4D8B" w:rsidP="00227A90">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27A90">
        <w:rPr>
          <w:rFonts w:ascii="Comic Sans MS" w:hAnsi="Comic Sans MS"/>
          <w:b/>
          <w:sz w:val="20"/>
          <w:szCs w:val="20"/>
        </w:rPr>
        <w:t>UYARLAMA</w:t>
      </w:r>
    </w:p>
    <w:p w:rsidR="009C4D8B" w:rsidRPr="00227A90" w:rsidRDefault="009C4D8B" w:rsidP="00227A9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27A90">
        <w:rPr>
          <w:rFonts w:ascii="Comic Sans MS" w:hAnsi="Comic Sans MS"/>
          <w:sz w:val="20"/>
          <w:szCs w:val="20"/>
        </w:rPr>
        <w:t>Sınıfta engeli olan öğrenciler varsa, engelleri göz önünde bulundurularak etkinlikler düzenlenmelidir</w:t>
      </w:r>
    </w:p>
    <w:p w:rsidR="009C4D8B" w:rsidRDefault="009C4D8B" w:rsidP="00227A9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9C4D8B" w:rsidRDefault="009C4D8B" w:rsidP="00353EDB">
      <w:pPr>
        <w:pStyle w:val="NoSpacing"/>
        <w:rPr>
          <w:rFonts w:ascii="Comic Sans MS" w:hAnsi="Comic Sans MS"/>
          <w:sz w:val="20"/>
          <w:szCs w:val="20"/>
        </w:rPr>
      </w:pPr>
    </w:p>
    <w:p w:rsidR="009C4D8B" w:rsidRPr="00353EDB" w:rsidRDefault="009C4D8B" w:rsidP="00353EDB">
      <w:pPr>
        <w:pStyle w:val="NoSpacing"/>
        <w:rPr>
          <w:rFonts w:ascii="Comic Sans MS" w:hAnsi="Comic Sans MS"/>
          <w:sz w:val="20"/>
          <w:szCs w:val="20"/>
        </w:rPr>
      </w:pPr>
    </w:p>
    <w:p w:rsidR="009C4D8B" w:rsidRDefault="009C4D8B" w:rsidP="00227A90">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9C4D8B" w:rsidRPr="00227A90" w:rsidRDefault="009C4D8B" w:rsidP="00227A90">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27A90">
        <w:rPr>
          <w:rFonts w:ascii="Comic Sans MS" w:hAnsi="Comic Sans MS"/>
          <w:b/>
          <w:sz w:val="20"/>
          <w:szCs w:val="20"/>
        </w:rPr>
        <w:t>DEĞERLENDİRME</w:t>
      </w:r>
    </w:p>
    <w:p w:rsidR="009C4D8B" w:rsidRPr="00353EDB" w:rsidRDefault="009C4D8B" w:rsidP="00227A9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t>Oyun sizce eğlenceli miydi?</w:t>
      </w:r>
    </w:p>
    <w:p w:rsidR="009C4D8B" w:rsidRPr="00353EDB" w:rsidRDefault="009C4D8B" w:rsidP="00227A9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t xml:space="preserve">Oyunda  zorlandınız mı? </w:t>
      </w:r>
    </w:p>
    <w:p w:rsidR="009C4D8B" w:rsidRPr="00353EDB" w:rsidRDefault="009C4D8B" w:rsidP="00227A9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t>Eski oyunlardan başka hangisini biliyorsunuz?</w:t>
      </w:r>
    </w:p>
    <w:p w:rsidR="009C4D8B" w:rsidRPr="00353EDB" w:rsidRDefault="009C4D8B" w:rsidP="00227A9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t>Efsaneye göre Kız kulesi neden yaptırılmış?</w:t>
      </w:r>
    </w:p>
    <w:p w:rsidR="009C4D8B" w:rsidRPr="00353EDB" w:rsidRDefault="009C4D8B" w:rsidP="00227A9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t>Türkiye’nin en kalabalık şehri hangisidir?</w:t>
      </w:r>
    </w:p>
    <w:p w:rsidR="009C4D8B" w:rsidRPr="00353EDB" w:rsidRDefault="009C4D8B" w:rsidP="00227A9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t>Siz İstanbul’un en nesini seviyorsunuz?</w:t>
      </w:r>
    </w:p>
    <w:p w:rsidR="009C4D8B" w:rsidRPr="00353EDB" w:rsidRDefault="009C4D8B" w:rsidP="00227A9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t>Belediye başkanı olsaydınız İstanbul’a ne yapardını</w:t>
      </w:r>
      <w:r>
        <w:rPr>
          <w:rFonts w:ascii="Comic Sans MS" w:hAnsi="Comic Sans MS"/>
          <w:sz w:val="20"/>
          <w:szCs w:val="20"/>
        </w:rPr>
        <w:t>z</w:t>
      </w:r>
      <w:r w:rsidRPr="00353EDB">
        <w:rPr>
          <w:rFonts w:ascii="Comic Sans MS" w:hAnsi="Comic Sans MS"/>
          <w:sz w:val="20"/>
          <w:szCs w:val="20"/>
        </w:rPr>
        <w:t>?</w:t>
      </w:r>
    </w:p>
    <w:p w:rsidR="009C4D8B" w:rsidRPr="00353EDB" w:rsidRDefault="009C4D8B" w:rsidP="00227A9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Eğitim Seti 1.sayı/43</w:t>
      </w:r>
      <w:r w:rsidRPr="00353EDB">
        <w:rPr>
          <w:rFonts w:ascii="Comic Sans MS" w:hAnsi="Comic Sans MS"/>
          <w:sz w:val="20"/>
          <w:szCs w:val="20"/>
        </w:rPr>
        <w:t xml:space="preserve"> ve 4</w:t>
      </w:r>
      <w:r>
        <w:rPr>
          <w:rFonts w:ascii="Comic Sans MS" w:hAnsi="Comic Sans MS"/>
          <w:sz w:val="20"/>
          <w:szCs w:val="20"/>
        </w:rPr>
        <w:t>4</w:t>
      </w:r>
      <w:r w:rsidRPr="00353EDB">
        <w:rPr>
          <w:rFonts w:ascii="Comic Sans MS" w:hAnsi="Comic Sans MS"/>
          <w:sz w:val="20"/>
          <w:szCs w:val="20"/>
        </w:rPr>
        <w:t>.sayfa yapılır</w:t>
      </w:r>
    </w:p>
    <w:p w:rsidR="009C4D8B" w:rsidRPr="00353EDB" w:rsidRDefault="009C4D8B" w:rsidP="00227A9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9C4D8B" w:rsidRPr="00353EDB" w:rsidRDefault="009C4D8B" w:rsidP="00353EDB">
      <w:pPr>
        <w:pStyle w:val="NoSpacing"/>
        <w:rPr>
          <w:rFonts w:ascii="Comic Sans MS" w:hAnsi="Comic Sans MS"/>
          <w:sz w:val="20"/>
          <w:szCs w:val="20"/>
        </w:rPr>
      </w:pPr>
    </w:p>
    <w:p w:rsidR="009C4D8B" w:rsidRPr="00353EDB" w:rsidRDefault="009C4D8B" w:rsidP="00353EDB">
      <w:pPr>
        <w:pStyle w:val="NoSpacing"/>
        <w:rPr>
          <w:rFonts w:ascii="Comic Sans MS" w:hAnsi="Comic Sans MS"/>
          <w:sz w:val="20"/>
          <w:szCs w:val="20"/>
        </w:rPr>
      </w:pPr>
    </w:p>
    <w:p w:rsidR="009C4D8B" w:rsidRPr="00353EDB" w:rsidRDefault="009C4D8B" w:rsidP="00353EDB">
      <w:pPr>
        <w:pStyle w:val="NoSpacing"/>
        <w:rPr>
          <w:rFonts w:ascii="Comic Sans MS" w:hAnsi="Comic Sans MS"/>
          <w:sz w:val="20"/>
          <w:szCs w:val="20"/>
        </w:rPr>
      </w:pPr>
    </w:p>
    <w:p w:rsidR="009C4D8B" w:rsidRDefault="009C4D8B" w:rsidP="001F0405">
      <w:pPr>
        <w:pStyle w:val="NoSpacing"/>
        <w:jc w:val="center"/>
        <w:rPr>
          <w:rFonts w:ascii="Comic Sans MS" w:hAnsi="Comic Sans MS"/>
          <w:b/>
          <w:sz w:val="20"/>
          <w:szCs w:val="20"/>
        </w:rPr>
      </w:pPr>
    </w:p>
    <w:p w:rsidR="009C4D8B" w:rsidRDefault="009C4D8B" w:rsidP="001F0405">
      <w:pPr>
        <w:pStyle w:val="NoSpacing"/>
        <w:jc w:val="center"/>
        <w:rPr>
          <w:rFonts w:ascii="Comic Sans MS" w:hAnsi="Comic Sans MS"/>
          <w:b/>
          <w:sz w:val="20"/>
          <w:szCs w:val="20"/>
        </w:rPr>
      </w:pPr>
    </w:p>
    <w:p w:rsidR="009C4D8B" w:rsidRDefault="009C4D8B" w:rsidP="001F0405">
      <w:pPr>
        <w:pStyle w:val="NoSpacing"/>
        <w:jc w:val="center"/>
        <w:rPr>
          <w:rFonts w:ascii="Comic Sans MS" w:hAnsi="Comic Sans MS"/>
          <w:b/>
          <w:sz w:val="20"/>
          <w:szCs w:val="20"/>
        </w:rPr>
      </w:pPr>
    </w:p>
    <w:p w:rsidR="009C4D8B" w:rsidRDefault="009C4D8B" w:rsidP="001F0405">
      <w:pPr>
        <w:pStyle w:val="NoSpacing"/>
        <w:jc w:val="center"/>
        <w:rPr>
          <w:rFonts w:ascii="Comic Sans MS" w:hAnsi="Comic Sans MS"/>
          <w:b/>
          <w:sz w:val="20"/>
          <w:szCs w:val="20"/>
        </w:rPr>
      </w:pPr>
    </w:p>
    <w:p w:rsidR="009C4D8B" w:rsidRPr="001F0405" w:rsidRDefault="009C4D8B" w:rsidP="001F0405">
      <w:pPr>
        <w:pStyle w:val="NoSpacing"/>
        <w:jc w:val="center"/>
        <w:rPr>
          <w:rFonts w:ascii="Comic Sans MS" w:hAnsi="Comic Sans MS"/>
          <w:b/>
          <w:sz w:val="20"/>
          <w:szCs w:val="20"/>
        </w:rPr>
      </w:pPr>
      <w:r w:rsidRPr="001F0405">
        <w:rPr>
          <w:rFonts w:ascii="Comic Sans MS" w:hAnsi="Comic Sans MS"/>
          <w:b/>
          <w:sz w:val="20"/>
          <w:szCs w:val="20"/>
        </w:rPr>
        <w:t>ETKİNLİK PLANI</w:t>
      </w:r>
      <w:r>
        <w:rPr>
          <w:rFonts w:ascii="Comic Sans MS" w:hAnsi="Comic Sans MS"/>
          <w:b/>
          <w:sz w:val="20"/>
          <w:szCs w:val="20"/>
        </w:rPr>
        <w:t xml:space="preserve"> (2)</w:t>
      </w:r>
    </w:p>
    <w:p w:rsidR="009C4D8B" w:rsidRPr="001F0405" w:rsidRDefault="009C4D8B" w:rsidP="001F0405">
      <w:pPr>
        <w:pStyle w:val="NoSpacing"/>
        <w:jc w:val="center"/>
        <w:rPr>
          <w:rFonts w:ascii="Comic Sans MS" w:hAnsi="Comic Sans MS"/>
          <w:b/>
          <w:sz w:val="20"/>
          <w:szCs w:val="20"/>
        </w:rPr>
      </w:pPr>
      <w:r>
        <w:rPr>
          <w:rFonts w:ascii="Comic Sans MS" w:hAnsi="Comic Sans MS"/>
          <w:b/>
          <w:sz w:val="20"/>
          <w:szCs w:val="20"/>
        </w:rPr>
        <w:t xml:space="preserve">NELER  ÖĞRENDİK HATIRLAYALIM </w:t>
      </w:r>
    </w:p>
    <w:p w:rsidR="009C4D8B" w:rsidRPr="001F0405" w:rsidRDefault="009C4D8B" w:rsidP="001F0405">
      <w:pPr>
        <w:pStyle w:val="NoSpacing"/>
        <w:rPr>
          <w:rFonts w:ascii="Comic Sans MS" w:hAnsi="Comic Sans MS"/>
          <w:sz w:val="20"/>
          <w:szCs w:val="20"/>
        </w:rPr>
      </w:pPr>
      <w:bookmarkStart w:id="0" w:name="_GoBack"/>
      <w:bookmarkEnd w:id="0"/>
      <w:r w:rsidRPr="001F0405">
        <w:rPr>
          <w:rFonts w:ascii="Comic Sans MS" w:hAnsi="Comic Sans MS"/>
          <w:b/>
          <w:sz w:val="20"/>
          <w:szCs w:val="20"/>
        </w:rPr>
        <w:t xml:space="preserve">Etkinlik Türü   </w:t>
      </w:r>
      <w:r w:rsidRPr="001F0405">
        <w:rPr>
          <w:rFonts w:ascii="Comic Sans MS" w:hAnsi="Comic Sans MS"/>
          <w:sz w:val="20"/>
          <w:szCs w:val="20"/>
        </w:rPr>
        <w:t xml:space="preserve">    :  Okuma Yazmaya Hazırlık- Oyun Etkinliği ( Büyük Grup-Bireysel Etkinlik)</w:t>
      </w:r>
    </w:p>
    <w:p w:rsidR="009C4D8B" w:rsidRDefault="009C4D8B" w:rsidP="001F0405">
      <w:pPr>
        <w:pStyle w:val="NoSpacing"/>
        <w:rPr>
          <w:rFonts w:ascii="Comic Sans MS" w:hAnsi="Comic Sans MS"/>
          <w:sz w:val="20"/>
          <w:szCs w:val="20"/>
        </w:rPr>
      </w:pPr>
      <w:r w:rsidRPr="001F0405">
        <w:rPr>
          <w:rFonts w:ascii="Comic Sans MS" w:hAnsi="Comic Sans MS"/>
          <w:b/>
          <w:sz w:val="20"/>
          <w:szCs w:val="20"/>
        </w:rPr>
        <w:t>Yaş Grubu (AY)</w:t>
      </w:r>
      <w:r w:rsidRPr="001F0405">
        <w:rPr>
          <w:rFonts w:ascii="Comic Sans MS" w:hAnsi="Comic Sans MS"/>
          <w:sz w:val="20"/>
          <w:szCs w:val="20"/>
        </w:rPr>
        <w:t xml:space="preserve">  </w:t>
      </w:r>
      <w:r>
        <w:rPr>
          <w:rFonts w:ascii="Comic Sans MS" w:hAnsi="Comic Sans MS"/>
          <w:sz w:val="20"/>
          <w:szCs w:val="20"/>
        </w:rPr>
        <w:t xml:space="preserve"> </w:t>
      </w:r>
      <w:r w:rsidRPr="001F0405">
        <w:rPr>
          <w:rFonts w:ascii="Comic Sans MS" w:hAnsi="Comic Sans MS"/>
          <w:sz w:val="20"/>
          <w:szCs w:val="20"/>
        </w:rPr>
        <w:t xml:space="preserve"> :  48-66 </w:t>
      </w:r>
    </w:p>
    <w:p w:rsidR="009C4D8B" w:rsidRDefault="009C4D8B" w:rsidP="001F0405">
      <w:pPr>
        <w:pStyle w:val="NoSpacing"/>
        <w:rPr>
          <w:rFonts w:ascii="Comic Sans MS" w:hAnsi="Comic Sans MS"/>
          <w:sz w:val="20"/>
          <w:szCs w:val="20"/>
        </w:rPr>
      </w:pPr>
    </w:p>
    <w:p w:rsidR="009C4D8B" w:rsidRPr="001F0405" w:rsidRDefault="009C4D8B" w:rsidP="0012235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F0405">
        <w:rPr>
          <w:rFonts w:ascii="Comic Sans MS" w:hAnsi="Comic Sans MS"/>
          <w:b/>
          <w:sz w:val="20"/>
          <w:szCs w:val="20"/>
        </w:rPr>
        <w:t>KAZANIM VE GÖSTERGELER</w:t>
      </w:r>
    </w:p>
    <w:p w:rsidR="009C4D8B" w:rsidRPr="001F0405" w:rsidRDefault="009C4D8B" w:rsidP="001F0405">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BİLİŞSEL GELİŞİM</w:t>
      </w:r>
    </w:p>
    <w:p w:rsidR="009C4D8B" w:rsidRPr="001F0405" w:rsidRDefault="009C4D8B" w:rsidP="001F040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F0405">
        <w:rPr>
          <w:rFonts w:ascii="Comic Sans MS" w:hAnsi="Comic Sans MS"/>
          <w:sz w:val="20"/>
          <w:szCs w:val="20"/>
        </w:rPr>
        <w:t>Kazanım 5.  Nesne ya da varlıkları gözlemler.</w:t>
      </w:r>
    </w:p>
    <w:p w:rsidR="009C4D8B" w:rsidRPr="001F0405" w:rsidRDefault="009C4D8B" w:rsidP="001F040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F0405">
        <w:rPr>
          <w:rFonts w:ascii="Comic Sans MS" w:hAnsi="Comic Sans MS"/>
          <w:sz w:val="20"/>
          <w:szCs w:val="20"/>
        </w:rPr>
        <w:t xml:space="preserve">Göstergeleri: Nesne/varlığın uzunluğunu söyler. </w:t>
      </w:r>
    </w:p>
    <w:p w:rsidR="009C4D8B" w:rsidRPr="001F0405" w:rsidRDefault="009C4D8B" w:rsidP="001F040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F0405">
        <w:rPr>
          <w:rFonts w:ascii="Comic Sans MS" w:hAnsi="Comic Sans MS"/>
          <w:sz w:val="20"/>
          <w:szCs w:val="20"/>
        </w:rPr>
        <w:t>Kazanım 7.  Nesne ya da varlıkları özelliklerine göre gruplar.</w:t>
      </w:r>
    </w:p>
    <w:p w:rsidR="009C4D8B" w:rsidRPr="001F0405" w:rsidRDefault="009C4D8B" w:rsidP="001F040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F0405">
        <w:rPr>
          <w:rFonts w:ascii="Comic Sans MS" w:hAnsi="Comic Sans MS"/>
          <w:sz w:val="20"/>
          <w:szCs w:val="20"/>
        </w:rPr>
        <w:t xml:space="preserve">Göstergeleri: Nesne/varlığı uzunluğuna göre gruplar. </w:t>
      </w:r>
    </w:p>
    <w:p w:rsidR="009C4D8B" w:rsidRPr="001F0405" w:rsidRDefault="009C4D8B" w:rsidP="001F040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F0405">
        <w:rPr>
          <w:rFonts w:ascii="Comic Sans MS" w:hAnsi="Comic Sans MS"/>
          <w:sz w:val="20"/>
          <w:szCs w:val="20"/>
        </w:rPr>
        <w:t>Kazanım 11. Ölçme sonucunu tahmin eder.</w:t>
      </w:r>
    </w:p>
    <w:p w:rsidR="009C4D8B" w:rsidRPr="001F0405" w:rsidRDefault="009C4D8B" w:rsidP="001F040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F0405">
        <w:rPr>
          <w:rFonts w:ascii="Comic Sans MS" w:hAnsi="Comic Sans MS"/>
          <w:sz w:val="20"/>
          <w:szCs w:val="20"/>
        </w:rPr>
        <w:t xml:space="preserve">Göstergeleri: Ölçme sonucunu tahmin eder. Ölçme sonucunu söyler. </w:t>
      </w:r>
    </w:p>
    <w:p w:rsidR="009C4D8B" w:rsidRPr="001F0405" w:rsidRDefault="009C4D8B" w:rsidP="001F040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F0405">
        <w:rPr>
          <w:rFonts w:ascii="Comic Sans MS" w:hAnsi="Comic Sans MS"/>
          <w:sz w:val="20"/>
          <w:szCs w:val="20"/>
        </w:rPr>
        <w:t xml:space="preserve">Ölçme sonuçlarını tahmin ettiği sonuçlarla karşılaştırır. </w:t>
      </w:r>
    </w:p>
    <w:p w:rsidR="009C4D8B" w:rsidRPr="001F0405" w:rsidRDefault="009C4D8B" w:rsidP="001F040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F0405">
        <w:rPr>
          <w:rFonts w:ascii="Comic Sans MS" w:hAnsi="Comic Sans MS"/>
          <w:sz w:val="20"/>
          <w:szCs w:val="20"/>
        </w:rPr>
        <w:t>Standart ölçme araçlarının neler olduğunu söyler.</w:t>
      </w:r>
    </w:p>
    <w:p w:rsidR="009C4D8B" w:rsidRPr="001F0405" w:rsidRDefault="009C4D8B" w:rsidP="001F0405">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DİL GELİŞİMI</w:t>
      </w:r>
    </w:p>
    <w:p w:rsidR="009C4D8B" w:rsidRPr="001F0405" w:rsidRDefault="009C4D8B" w:rsidP="001F040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F0405">
        <w:rPr>
          <w:rFonts w:ascii="Comic Sans MS" w:hAnsi="Comic Sans MS"/>
          <w:sz w:val="20"/>
          <w:szCs w:val="20"/>
        </w:rPr>
        <w:t>Kazanım 7: Dinledikleri/izlediklerinin anlamını kavrar.</w:t>
      </w:r>
    </w:p>
    <w:p w:rsidR="009C4D8B" w:rsidRPr="001F0405" w:rsidRDefault="009C4D8B" w:rsidP="001F040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F0405">
        <w:rPr>
          <w:rFonts w:ascii="Comic Sans MS" w:hAnsi="Comic Sans MS"/>
          <w:sz w:val="20"/>
          <w:szCs w:val="20"/>
        </w:rPr>
        <w:t>Göstergeleri: Sözel yönergeleri yerine getirir.</w:t>
      </w:r>
    </w:p>
    <w:p w:rsidR="009C4D8B" w:rsidRPr="001F0405" w:rsidRDefault="009C4D8B" w:rsidP="001F0405">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F0405">
        <w:rPr>
          <w:rFonts w:ascii="Comic Sans MS" w:hAnsi="Comic Sans MS"/>
          <w:b/>
          <w:sz w:val="20"/>
          <w:szCs w:val="20"/>
        </w:rPr>
        <w:t>ÖZBAKIM BECERİLERİ</w:t>
      </w:r>
    </w:p>
    <w:p w:rsidR="009C4D8B" w:rsidRDefault="009C4D8B" w:rsidP="001F040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F0405">
        <w:rPr>
          <w:rFonts w:ascii="Comic Sans MS" w:hAnsi="Comic Sans MS"/>
          <w:sz w:val="20"/>
          <w:szCs w:val="20"/>
        </w:rPr>
        <w:t>Kazanım 2: Giyinme ile ilgili işleri yapar. Göstergeleri: Giysilerini çıkarır.. Giysilerini giyer. Ayakkabılarını çıkarır. Ayakkabılarını giyer.5. Düğme açar. Düğme kapar</w:t>
      </w:r>
    </w:p>
    <w:p w:rsidR="009C4D8B" w:rsidRDefault="009C4D8B" w:rsidP="001F0405">
      <w:pPr>
        <w:pStyle w:val="NoSpacing"/>
        <w:rPr>
          <w:rFonts w:ascii="Comic Sans MS" w:hAnsi="Comic Sans MS"/>
          <w:sz w:val="20"/>
          <w:szCs w:val="20"/>
        </w:rPr>
      </w:pPr>
    </w:p>
    <w:p w:rsidR="009C4D8B" w:rsidRPr="001F0405" w:rsidRDefault="009C4D8B" w:rsidP="001F0405">
      <w:pPr>
        <w:pStyle w:val="NoSpacing"/>
        <w:rPr>
          <w:rFonts w:ascii="Comic Sans MS" w:hAnsi="Comic Sans MS"/>
          <w:sz w:val="20"/>
          <w:szCs w:val="20"/>
        </w:rPr>
      </w:pPr>
      <w:r w:rsidRPr="001F0405">
        <w:rPr>
          <w:rFonts w:ascii="Comic Sans MS" w:hAnsi="Comic Sans MS"/>
          <w:sz w:val="20"/>
          <w:szCs w:val="20"/>
        </w:rPr>
        <w:tab/>
      </w:r>
    </w:p>
    <w:p w:rsidR="009C4D8B" w:rsidRPr="001F0405" w:rsidRDefault="009C4D8B" w:rsidP="001F0405">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1F0405">
        <w:rPr>
          <w:rFonts w:ascii="Comic Sans MS" w:hAnsi="Comic Sans MS"/>
          <w:b/>
          <w:sz w:val="20"/>
          <w:szCs w:val="20"/>
        </w:rPr>
        <w:t>ÖĞRENME SÜRECİ</w:t>
      </w:r>
    </w:p>
    <w:p w:rsidR="009C4D8B" w:rsidRPr="001F0405" w:rsidRDefault="009C4D8B" w:rsidP="001F040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F0405">
        <w:rPr>
          <w:rFonts w:ascii="Comic Sans MS" w:hAnsi="Comic Sans MS"/>
          <w:sz w:val="20"/>
          <w:szCs w:val="20"/>
        </w:rPr>
        <w:t>Kuzu kuzu mee</w:t>
      </w:r>
    </w:p>
    <w:p w:rsidR="009C4D8B" w:rsidRPr="001F0405" w:rsidRDefault="009C4D8B" w:rsidP="001F040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F0405">
        <w:rPr>
          <w:rFonts w:ascii="Comic Sans MS" w:hAnsi="Comic Sans MS"/>
          <w:sz w:val="20"/>
          <w:szCs w:val="20"/>
        </w:rPr>
        <w:t>Bin tepeme</w:t>
      </w:r>
    </w:p>
    <w:p w:rsidR="009C4D8B" w:rsidRPr="001F0405" w:rsidRDefault="009C4D8B" w:rsidP="001F040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F0405">
        <w:rPr>
          <w:rFonts w:ascii="Comic Sans MS" w:hAnsi="Comic Sans MS"/>
          <w:sz w:val="20"/>
          <w:szCs w:val="20"/>
        </w:rPr>
        <w:t xml:space="preserve">Haydi gidelim </w:t>
      </w:r>
    </w:p>
    <w:p w:rsidR="009C4D8B" w:rsidRPr="001F0405" w:rsidRDefault="009C4D8B" w:rsidP="001F040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F0405">
        <w:rPr>
          <w:rFonts w:ascii="Comic Sans MS" w:hAnsi="Comic Sans MS"/>
          <w:sz w:val="20"/>
          <w:szCs w:val="20"/>
        </w:rPr>
        <w:t>Sürpriz etkinliğimize……….. tekerlemesiyle  çocukların dikkati yeni çalışmaya çekilir.</w:t>
      </w:r>
    </w:p>
    <w:p w:rsidR="009C4D8B" w:rsidRPr="001F0405" w:rsidRDefault="009C4D8B" w:rsidP="0068569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F0405">
        <w:rPr>
          <w:rFonts w:ascii="Comic Sans MS" w:hAnsi="Comic Sans MS"/>
          <w:sz w:val="20"/>
          <w:szCs w:val="20"/>
        </w:rPr>
        <w:t xml:space="preserve">     Masanın üzerinde duran büyük bir kutu gösterilir. Bu kutuyu buraya kim koymuş içinde ne olabilir ? diye sorarak  tüm dikkatleri kutunun üzerine çekilir. İçinden  kalın –ince-uzun-kısa  birçok kalem çıkarılır. Sınıf sayıları eşit  gruplara ayrılır. Bir grup kalın  kalemleri, bir grup ince kalemleri, diğer gruplar da uzun- kısa  kalemleri ayrı ayrı sepetlere ayırırlar. Sepetlere ayrılan kalemlerin ebatları incelenir. Kalın kalemlerin setine kırmızı yıldız, ince kalemlerin sepetine ise sarı, uzunların sepetine mavi, kısa kalemlerinkine de yeşil  yıldız yapıştırılır ve boyama çalışmalarında kullanmak üzere sınıfın bir köşesine bırakılır. Düzenli olmanın önemi hakkında konuşulur.</w:t>
      </w:r>
    </w:p>
    <w:p w:rsidR="009C4D8B" w:rsidRPr="001F0405" w:rsidRDefault="009C4D8B" w:rsidP="0068569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F0405">
        <w:rPr>
          <w:rFonts w:ascii="Comic Sans MS" w:hAnsi="Comic Sans MS"/>
          <w:sz w:val="20"/>
          <w:szCs w:val="20"/>
        </w:rPr>
        <w:t xml:space="preserve">     Çalışma sayfaları dağıtılır ve yönergeye uygun tamamlanır</w:t>
      </w:r>
    </w:p>
    <w:p w:rsidR="009C4D8B" w:rsidRPr="001F0405" w:rsidRDefault="009C4D8B" w:rsidP="001F040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9C4D8B" w:rsidRDefault="009C4D8B" w:rsidP="001F0405">
      <w:pPr>
        <w:pStyle w:val="NoSpacing"/>
        <w:rPr>
          <w:rFonts w:ascii="Comic Sans MS" w:hAnsi="Comic Sans MS"/>
          <w:sz w:val="20"/>
          <w:szCs w:val="20"/>
        </w:rPr>
      </w:pPr>
      <w:r w:rsidRPr="001F0405">
        <w:rPr>
          <w:rFonts w:ascii="Comic Sans MS" w:hAnsi="Comic Sans MS"/>
          <w:sz w:val="20"/>
          <w:szCs w:val="20"/>
        </w:rPr>
        <w:tab/>
      </w:r>
      <w:r w:rsidRPr="001F0405">
        <w:rPr>
          <w:rFonts w:ascii="Comic Sans MS" w:hAnsi="Comic Sans MS"/>
          <w:sz w:val="20"/>
          <w:szCs w:val="20"/>
        </w:rPr>
        <w:tab/>
      </w:r>
      <w:r w:rsidRPr="001F0405">
        <w:rPr>
          <w:rFonts w:ascii="Comic Sans MS" w:hAnsi="Comic Sans MS"/>
          <w:sz w:val="20"/>
          <w:szCs w:val="20"/>
        </w:rPr>
        <w:tab/>
      </w:r>
    </w:p>
    <w:p w:rsidR="009C4D8B" w:rsidRPr="001F0405" w:rsidRDefault="009C4D8B" w:rsidP="001F0405">
      <w:pPr>
        <w:pStyle w:val="NoSpacing"/>
        <w:rPr>
          <w:rFonts w:ascii="Comic Sans MS" w:hAnsi="Comic Sans MS"/>
          <w:sz w:val="20"/>
          <w:szCs w:val="20"/>
        </w:rPr>
      </w:pPr>
    </w:p>
    <w:p w:rsidR="009C4D8B" w:rsidRPr="001F0405" w:rsidRDefault="009C4D8B" w:rsidP="001F0405">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sz w:val="20"/>
          <w:szCs w:val="20"/>
        </w:rPr>
        <w:t xml:space="preserve"> </w:t>
      </w:r>
      <w:r w:rsidRPr="001F0405">
        <w:rPr>
          <w:rFonts w:ascii="Comic Sans MS" w:hAnsi="Comic Sans MS"/>
          <w:b/>
          <w:sz w:val="20"/>
          <w:szCs w:val="20"/>
        </w:rPr>
        <w:t>MATERYALLER</w:t>
      </w:r>
    </w:p>
    <w:p w:rsidR="009C4D8B" w:rsidRPr="001F0405" w:rsidRDefault="009C4D8B" w:rsidP="001F040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F0405">
        <w:rPr>
          <w:rFonts w:ascii="Comic Sans MS" w:hAnsi="Comic Sans MS"/>
          <w:sz w:val="20"/>
          <w:szCs w:val="20"/>
        </w:rPr>
        <w:t>Kalemler,</w:t>
      </w:r>
      <w:r>
        <w:rPr>
          <w:rFonts w:ascii="Comic Sans MS" w:hAnsi="Comic Sans MS"/>
          <w:sz w:val="20"/>
          <w:szCs w:val="20"/>
        </w:rPr>
        <w:t xml:space="preserve"> </w:t>
      </w:r>
      <w:r w:rsidRPr="001F0405">
        <w:rPr>
          <w:rFonts w:ascii="Comic Sans MS" w:hAnsi="Comic Sans MS"/>
          <w:sz w:val="20"/>
          <w:szCs w:val="20"/>
        </w:rPr>
        <w:t>kutu,</w:t>
      </w:r>
      <w:r>
        <w:rPr>
          <w:rFonts w:ascii="Comic Sans MS" w:hAnsi="Comic Sans MS"/>
          <w:sz w:val="20"/>
          <w:szCs w:val="20"/>
        </w:rPr>
        <w:t xml:space="preserve"> </w:t>
      </w:r>
      <w:r w:rsidRPr="001F0405">
        <w:rPr>
          <w:rFonts w:ascii="Comic Sans MS" w:hAnsi="Comic Sans MS"/>
          <w:sz w:val="20"/>
          <w:szCs w:val="20"/>
        </w:rPr>
        <w:t>çalışma sayfaları</w:t>
      </w:r>
    </w:p>
    <w:p w:rsidR="009C4D8B" w:rsidRDefault="009C4D8B" w:rsidP="001F0405">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F0405">
        <w:rPr>
          <w:rFonts w:ascii="Comic Sans MS" w:hAnsi="Comic Sans MS"/>
          <w:b/>
          <w:sz w:val="20"/>
          <w:szCs w:val="20"/>
        </w:rPr>
        <w:t>SÖZCÜKLER</w:t>
      </w:r>
    </w:p>
    <w:p w:rsidR="009C4D8B" w:rsidRPr="001F0405" w:rsidRDefault="009C4D8B" w:rsidP="001F0405">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9C4D8B" w:rsidRPr="001F0405" w:rsidRDefault="009C4D8B" w:rsidP="001F0405">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F0405">
        <w:rPr>
          <w:rFonts w:ascii="Comic Sans MS" w:hAnsi="Comic Sans MS"/>
          <w:b/>
          <w:sz w:val="20"/>
          <w:szCs w:val="20"/>
        </w:rPr>
        <w:t>KAVRAMLAR</w:t>
      </w:r>
    </w:p>
    <w:p w:rsidR="009C4D8B" w:rsidRPr="001F0405" w:rsidRDefault="009C4D8B" w:rsidP="0068569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F0405">
        <w:rPr>
          <w:rFonts w:ascii="Comic Sans MS" w:hAnsi="Comic Sans MS"/>
          <w:sz w:val="20"/>
          <w:szCs w:val="20"/>
        </w:rPr>
        <w:t>Kalın – ince-uzun-kısa ve renkler</w:t>
      </w:r>
    </w:p>
    <w:p w:rsidR="009C4D8B" w:rsidRDefault="009C4D8B" w:rsidP="001F0405">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9C4D8B" w:rsidRPr="001F0405" w:rsidRDefault="009C4D8B" w:rsidP="001F0405">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F0405">
        <w:rPr>
          <w:rFonts w:ascii="Comic Sans MS" w:hAnsi="Comic Sans MS"/>
          <w:b/>
          <w:sz w:val="20"/>
          <w:szCs w:val="20"/>
        </w:rPr>
        <w:t>AİLE KATILIMI</w:t>
      </w:r>
    </w:p>
    <w:p w:rsidR="009C4D8B" w:rsidRDefault="009C4D8B" w:rsidP="001F040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F0405">
        <w:rPr>
          <w:rFonts w:ascii="Comic Sans MS" w:hAnsi="Comic Sans MS"/>
          <w:sz w:val="20"/>
          <w:szCs w:val="20"/>
        </w:rPr>
        <w:t>Çocuğunuzun kıyafetlerini kendisinin giymesine fırsat veriniz</w:t>
      </w:r>
    </w:p>
    <w:p w:rsidR="009C4D8B" w:rsidRPr="001F0405" w:rsidRDefault="009C4D8B" w:rsidP="001F040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9C4D8B" w:rsidRDefault="009C4D8B" w:rsidP="001F0405">
      <w:pPr>
        <w:pStyle w:val="NoSpacing"/>
        <w:rPr>
          <w:rFonts w:ascii="Comic Sans MS" w:hAnsi="Comic Sans MS"/>
          <w:sz w:val="20"/>
          <w:szCs w:val="20"/>
        </w:rPr>
      </w:pPr>
    </w:p>
    <w:p w:rsidR="009C4D8B" w:rsidRDefault="009C4D8B" w:rsidP="001F0405">
      <w:pPr>
        <w:pStyle w:val="NoSpacing"/>
        <w:rPr>
          <w:rFonts w:ascii="Comic Sans MS" w:hAnsi="Comic Sans MS"/>
          <w:sz w:val="20"/>
          <w:szCs w:val="20"/>
        </w:rPr>
      </w:pPr>
    </w:p>
    <w:p w:rsidR="009C4D8B" w:rsidRPr="001F0405" w:rsidRDefault="009C4D8B" w:rsidP="001F0405">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F0405">
        <w:rPr>
          <w:rFonts w:ascii="Comic Sans MS" w:hAnsi="Comic Sans MS"/>
          <w:b/>
          <w:sz w:val="20"/>
          <w:szCs w:val="20"/>
        </w:rPr>
        <w:t>UYARLAMA</w:t>
      </w:r>
    </w:p>
    <w:p w:rsidR="009C4D8B" w:rsidRPr="001F0405" w:rsidRDefault="009C4D8B" w:rsidP="001F040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F0405">
        <w:rPr>
          <w:rFonts w:ascii="Comic Sans MS" w:hAnsi="Comic Sans MS"/>
          <w:sz w:val="20"/>
          <w:szCs w:val="20"/>
        </w:rPr>
        <w:t>Sınıfta engeli olan öğrenciler varsa, engelleri göz önünde bulundurularak etkinlikler düzenlenmelidir</w:t>
      </w:r>
    </w:p>
    <w:p w:rsidR="009C4D8B" w:rsidRPr="001F0405" w:rsidRDefault="009C4D8B" w:rsidP="001F040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9C4D8B" w:rsidRPr="001F0405" w:rsidRDefault="009C4D8B" w:rsidP="001F0405">
      <w:pPr>
        <w:pStyle w:val="NoSpacing"/>
        <w:rPr>
          <w:rFonts w:ascii="Comic Sans MS" w:hAnsi="Comic Sans MS"/>
          <w:sz w:val="20"/>
          <w:szCs w:val="20"/>
        </w:rPr>
      </w:pPr>
    </w:p>
    <w:p w:rsidR="009C4D8B" w:rsidRPr="001F0405" w:rsidRDefault="009C4D8B" w:rsidP="001F0405">
      <w:pPr>
        <w:pStyle w:val="NoSpacing"/>
        <w:rPr>
          <w:rFonts w:ascii="Comic Sans MS" w:hAnsi="Comic Sans MS"/>
          <w:sz w:val="20"/>
          <w:szCs w:val="20"/>
        </w:rPr>
      </w:pPr>
    </w:p>
    <w:p w:rsidR="009C4D8B" w:rsidRPr="001F0405" w:rsidRDefault="009C4D8B" w:rsidP="001F0405">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F0405">
        <w:rPr>
          <w:rFonts w:ascii="Comic Sans MS" w:hAnsi="Comic Sans MS"/>
          <w:sz w:val="20"/>
          <w:szCs w:val="20"/>
        </w:rPr>
        <w:t xml:space="preserve"> </w:t>
      </w:r>
      <w:r w:rsidRPr="001F0405">
        <w:rPr>
          <w:rFonts w:ascii="Comic Sans MS" w:hAnsi="Comic Sans MS"/>
          <w:b/>
          <w:sz w:val="20"/>
          <w:szCs w:val="20"/>
        </w:rPr>
        <w:t>DEĞERLENDİRME</w:t>
      </w:r>
    </w:p>
    <w:p w:rsidR="009C4D8B" w:rsidRPr="001F0405" w:rsidRDefault="009C4D8B" w:rsidP="001F040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F0405">
        <w:rPr>
          <w:rFonts w:ascii="Comic Sans MS" w:hAnsi="Comic Sans MS"/>
          <w:sz w:val="20"/>
          <w:szCs w:val="20"/>
        </w:rPr>
        <w:t>Oyunumuzu sevdiniz mi?</w:t>
      </w:r>
    </w:p>
    <w:p w:rsidR="009C4D8B" w:rsidRPr="001F0405" w:rsidRDefault="009C4D8B" w:rsidP="001F040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F0405">
        <w:rPr>
          <w:rFonts w:ascii="Comic Sans MS" w:hAnsi="Comic Sans MS"/>
          <w:sz w:val="20"/>
          <w:szCs w:val="20"/>
        </w:rPr>
        <w:t>Kutudan neler çıktı?</w:t>
      </w:r>
    </w:p>
    <w:p w:rsidR="009C4D8B" w:rsidRPr="001F0405" w:rsidRDefault="009C4D8B" w:rsidP="001F040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F0405">
        <w:rPr>
          <w:rFonts w:ascii="Comic Sans MS" w:hAnsi="Comic Sans MS"/>
          <w:sz w:val="20"/>
          <w:szCs w:val="20"/>
        </w:rPr>
        <w:t>Kalemleri toplar iken nelere dikkat ettik?</w:t>
      </w:r>
    </w:p>
    <w:p w:rsidR="009C4D8B" w:rsidRPr="001F0405" w:rsidRDefault="009C4D8B" w:rsidP="001F040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F0405">
        <w:rPr>
          <w:rFonts w:ascii="Comic Sans MS" w:hAnsi="Comic Sans MS"/>
          <w:sz w:val="20"/>
          <w:szCs w:val="20"/>
        </w:rPr>
        <w:t>Düzenli olmak ne demek?</w:t>
      </w:r>
    </w:p>
    <w:p w:rsidR="009C4D8B" w:rsidRPr="001F0405" w:rsidRDefault="009C4D8B" w:rsidP="001F040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F0405">
        <w:rPr>
          <w:rFonts w:ascii="Comic Sans MS" w:hAnsi="Comic Sans MS"/>
          <w:sz w:val="20"/>
          <w:szCs w:val="20"/>
        </w:rPr>
        <w:t>Eğitim Seti 1.sayı/45.46.47.48.sayfalar yönergeye uygun yapılır</w:t>
      </w:r>
    </w:p>
    <w:p w:rsidR="009C4D8B" w:rsidRDefault="009C4D8B" w:rsidP="001F0405">
      <w:pPr>
        <w:pStyle w:val="NoSpacing"/>
        <w:rPr>
          <w:rFonts w:ascii="Comic Sans MS" w:hAnsi="Comic Sans MS"/>
          <w:sz w:val="20"/>
          <w:szCs w:val="20"/>
        </w:rPr>
      </w:pPr>
      <w:r w:rsidRPr="001F0405">
        <w:rPr>
          <w:rFonts w:ascii="Comic Sans MS" w:hAnsi="Comic Sans MS"/>
          <w:sz w:val="20"/>
          <w:szCs w:val="20"/>
        </w:rPr>
        <w:tab/>
      </w:r>
      <w:r w:rsidRPr="001F0405">
        <w:rPr>
          <w:rFonts w:ascii="Comic Sans MS" w:hAnsi="Comic Sans MS"/>
          <w:sz w:val="20"/>
          <w:szCs w:val="20"/>
        </w:rPr>
        <w:tab/>
      </w:r>
      <w:r w:rsidRPr="001F0405">
        <w:rPr>
          <w:rFonts w:ascii="Comic Sans MS" w:hAnsi="Comic Sans MS"/>
          <w:sz w:val="20"/>
          <w:szCs w:val="20"/>
        </w:rPr>
        <w:tab/>
      </w:r>
      <w:r w:rsidRPr="001F0405">
        <w:rPr>
          <w:rFonts w:ascii="Comic Sans MS" w:hAnsi="Comic Sans MS"/>
          <w:sz w:val="20"/>
          <w:szCs w:val="20"/>
        </w:rPr>
        <w:tab/>
      </w:r>
      <w:r w:rsidRPr="001F0405">
        <w:rPr>
          <w:rFonts w:ascii="Comic Sans MS" w:hAnsi="Comic Sans MS"/>
          <w:sz w:val="20"/>
          <w:szCs w:val="20"/>
        </w:rPr>
        <w:tab/>
      </w:r>
      <w:r w:rsidRPr="001F0405">
        <w:rPr>
          <w:rFonts w:ascii="Comic Sans MS" w:hAnsi="Comic Sans MS"/>
          <w:sz w:val="20"/>
          <w:szCs w:val="20"/>
        </w:rPr>
        <w:tab/>
      </w:r>
      <w:r w:rsidRPr="001F0405">
        <w:rPr>
          <w:rFonts w:ascii="Comic Sans MS" w:hAnsi="Comic Sans MS"/>
          <w:sz w:val="20"/>
          <w:szCs w:val="20"/>
        </w:rPr>
        <w:tab/>
      </w:r>
      <w:r w:rsidRPr="001F0405">
        <w:rPr>
          <w:rFonts w:ascii="Comic Sans MS" w:hAnsi="Comic Sans MS"/>
          <w:sz w:val="20"/>
          <w:szCs w:val="20"/>
        </w:rPr>
        <w:tab/>
      </w:r>
      <w:r w:rsidRPr="001F0405">
        <w:rPr>
          <w:rFonts w:ascii="Comic Sans MS" w:hAnsi="Comic Sans MS"/>
          <w:sz w:val="20"/>
          <w:szCs w:val="20"/>
        </w:rPr>
        <w:tab/>
      </w:r>
      <w:r w:rsidRPr="001F0405">
        <w:rPr>
          <w:rFonts w:ascii="Comic Sans MS" w:hAnsi="Comic Sans MS"/>
          <w:sz w:val="20"/>
          <w:szCs w:val="20"/>
        </w:rPr>
        <w:tab/>
      </w:r>
    </w:p>
    <w:sectPr w:rsidR="009C4D8B" w:rsidSect="00497BC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4D8B" w:rsidRDefault="009C4D8B" w:rsidP="00806A98">
      <w:pPr>
        <w:spacing w:after="0" w:line="240" w:lineRule="auto"/>
      </w:pPr>
      <w:r>
        <w:separator/>
      </w:r>
    </w:p>
  </w:endnote>
  <w:endnote w:type="continuationSeparator" w:id="0">
    <w:p w:rsidR="009C4D8B" w:rsidRDefault="009C4D8B"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4D8B" w:rsidRDefault="009C4D8B" w:rsidP="00806A98">
      <w:pPr>
        <w:spacing w:after="0" w:line="240" w:lineRule="auto"/>
      </w:pPr>
      <w:r>
        <w:separator/>
      </w:r>
    </w:p>
  </w:footnote>
  <w:footnote w:type="continuationSeparator" w:id="0">
    <w:p w:rsidR="009C4D8B" w:rsidRDefault="009C4D8B"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nsid w:val="17AA0315"/>
    <w:multiLevelType w:val="hybridMultilevel"/>
    <w:tmpl w:val="135899D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EC82042"/>
    <w:multiLevelType w:val="hybridMultilevel"/>
    <w:tmpl w:val="8F52D51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0D662E0"/>
    <w:multiLevelType w:val="hybridMultilevel"/>
    <w:tmpl w:val="001ED8E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5E552554"/>
    <w:multiLevelType w:val="hybridMultilevel"/>
    <w:tmpl w:val="6B005964"/>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6E1D2026"/>
    <w:multiLevelType w:val="hybridMultilevel"/>
    <w:tmpl w:val="1D082D2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7AFD1D3F"/>
    <w:multiLevelType w:val="hybridMultilevel"/>
    <w:tmpl w:val="4C8889D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3"/>
  </w:num>
  <w:num w:numId="4">
    <w:abstractNumId w:val="4"/>
  </w:num>
  <w:num w:numId="5">
    <w:abstractNumId w:val="2"/>
  </w:num>
  <w:num w:numId="6">
    <w:abstractNumId w:val="1"/>
  </w:num>
  <w:num w:numId="7">
    <w:abstractNumId w:val="6"/>
  </w:num>
  <w:num w:numId="8">
    <w:abstractNumId w:val="7"/>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867DE"/>
    <w:rsid w:val="00113F35"/>
    <w:rsid w:val="00122353"/>
    <w:rsid w:val="00175AE4"/>
    <w:rsid w:val="001F0405"/>
    <w:rsid w:val="0021259E"/>
    <w:rsid w:val="002134AD"/>
    <w:rsid w:val="002201E3"/>
    <w:rsid w:val="00227A90"/>
    <w:rsid w:val="002823BF"/>
    <w:rsid w:val="002A1BCC"/>
    <w:rsid w:val="002C493E"/>
    <w:rsid w:val="0030759F"/>
    <w:rsid w:val="003230F8"/>
    <w:rsid w:val="00353EDB"/>
    <w:rsid w:val="003C0F4A"/>
    <w:rsid w:val="003C2D3A"/>
    <w:rsid w:val="003D52C7"/>
    <w:rsid w:val="003E254C"/>
    <w:rsid w:val="00430623"/>
    <w:rsid w:val="00446ED2"/>
    <w:rsid w:val="00455396"/>
    <w:rsid w:val="00456D99"/>
    <w:rsid w:val="00497BC7"/>
    <w:rsid w:val="004C5BC8"/>
    <w:rsid w:val="004D71CA"/>
    <w:rsid w:val="004F353B"/>
    <w:rsid w:val="005B11A4"/>
    <w:rsid w:val="005D7EED"/>
    <w:rsid w:val="005E4527"/>
    <w:rsid w:val="005F61FC"/>
    <w:rsid w:val="00606435"/>
    <w:rsid w:val="0064489B"/>
    <w:rsid w:val="00666237"/>
    <w:rsid w:val="0068569D"/>
    <w:rsid w:val="006B13BE"/>
    <w:rsid w:val="006B2A12"/>
    <w:rsid w:val="006D6401"/>
    <w:rsid w:val="00755148"/>
    <w:rsid w:val="00764F63"/>
    <w:rsid w:val="007953B0"/>
    <w:rsid w:val="007F06A8"/>
    <w:rsid w:val="00806A98"/>
    <w:rsid w:val="0084717E"/>
    <w:rsid w:val="0089526C"/>
    <w:rsid w:val="008D36F3"/>
    <w:rsid w:val="0090232F"/>
    <w:rsid w:val="009077B0"/>
    <w:rsid w:val="00927442"/>
    <w:rsid w:val="009319CC"/>
    <w:rsid w:val="009367C8"/>
    <w:rsid w:val="00942E94"/>
    <w:rsid w:val="009501E1"/>
    <w:rsid w:val="009947FE"/>
    <w:rsid w:val="009A20AC"/>
    <w:rsid w:val="009A586A"/>
    <w:rsid w:val="009C4D8B"/>
    <w:rsid w:val="00A137A6"/>
    <w:rsid w:val="00A3176F"/>
    <w:rsid w:val="00A81FAC"/>
    <w:rsid w:val="00A85CB0"/>
    <w:rsid w:val="00A93841"/>
    <w:rsid w:val="00AD00DF"/>
    <w:rsid w:val="00B26BC3"/>
    <w:rsid w:val="00B572C6"/>
    <w:rsid w:val="00BB25A0"/>
    <w:rsid w:val="00BB3A48"/>
    <w:rsid w:val="00BE067A"/>
    <w:rsid w:val="00C05515"/>
    <w:rsid w:val="00C110B3"/>
    <w:rsid w:val="00C3789F"/>
    <w:rsid w:val="00C81829"/>
    <w:rsid w:val="00C903B4"/>
    <w:rsid w:val="00CA20A7"/>
    <w:rsid w:val="00CB3AF4"/>
    <w:rsid w:val="00CC791C"/>
    <w:rsid w:val="00D26BA7"/>
    <w:rsid w:val="00D94A26"/>
    <w:rsid w:val="00E160E6"/>
    <w:rsid w:val="00E1772C"/>
    <w:rsid w:val="00E47557"/>
    <w:rsid w:val="00E85043"/>
    <w:rsid w:val="00ED7DEF"/>
    <w:rsid w:val="00EE47F4"/>
    <w:rsid w:val="00EF1A06"/>
    <w:rsid w:val="00F25426"/>
    <w:rsid w:val="00F300A9"/>
    <w:rsid w:val="00F61B8B"/>
    <w:rsid w:val="00F83B12"/>
    <w:rsid w:val="00F83F53"/>
    <w:rsid w:val="00FC374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6BC3"/>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s>
</file>

<file path=word/webSettings.xml><?xml version="1.0" encoding="utf-8"?>
<w:webSettings xmlns:r="http://schemas.openxmlformats.org/officeDocument/2006/relationships" xmlns:w="http://schemas.openxmlformats.org/wordprocessingml/2006/main">
  <w:divs>
    <w:div w:id="1637056046">
      <w:marLeft w:val="0"/>
      <w:marRight w:val="0"/>
      <w:marTop w:val="0"/>
      <w:marBottom w:val="0"/>
      <w:divBdr>
        <w:top w:val="none" w:sz="0" w:space="0" w:color="auto"/>
        <w:left w:val="none" w:sz="0" w:space="0" w:color="auto"/>
        <w:bottom w:val="none" w:sz="0" w:space="0" w:color="auto"/>
        <w:right w:val="none" w:sz="0" w:space="0" w:color="auto"/>
      </w:divBdr>
    </w:div>
    <w:div w:id="1637056047">
      <w:marLeft w:val="0"/>
      <w:marRight w:val="0"/>
      <w:marTop w:val="0"/>
      <w:marBottom w:val="0"/>
      <w:divBdr>
        <w:top w:val="none" w:sz="0" w:space="0" w:color="auto"/>
        <w:left w:val="none" w:sz="0" w:space="0" w:color="auto"/>
        <w:bottom w:val="none" w:sz="0" w:space="0" w:color="auto"/>
        <w:right w:val="none" w:sz="0" w:space="0" w:color="auto"/>
      </w:divBdr>
    </w:div>
    <w:div w:id="163705604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TotalTime>
  <Pages>6</Pages>
  <Words>1270</Words>
  <Characters>7243</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8</cp:revision>
  <dcterms:created xsi:type="dcterms:W3CDTF">2015-08-22T12:16:00Z</dcterms:created>
  <dcterms:modified xsi:type="dcterms:W3CDTF">2016-08-27T20:30:00Z</dcterms:modified>
</cp:coreProperties>
</file>